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715B1" w14:textId="354B4025" w:rsidR="00A43A7E" w:rsidRPr="00F72411" w:rsidRDefault="00E82874" w:rsidP="00A43A7E">
      <w:pPr>
        <w:pageBreakBefore/>
        <w:shd w:val="clear" w:color="auto" w:fill="C6D9F1"/>
        <w:spacing w:before="120" w:line="24" w:lineRule="atLeast"/>
        <w:ind w:left="709" w:hanging="709"/>
        <w:outlineLvl w:val="0"/>
        <w:rPr>
          <w:rFonts w:ascii="Calibri" w:hAnsi="Calibri" w:cs="Calibri"/>
          <w:b/>
          <w:sz w:val="28"/>
          <w:szCs w:val="28"/>
        </w:rPr>
      </w:pPr>
      <w:bookmarkStart w:id="0" w:name="_Toc115692833"/>
      <w:bookmarkStart w:id="1" w:name="_Toc140138217"/>
      <w:r>
        <w:rPr>
          <w:rFonts w:ascii="Calibri" w:hAnsi="Calibri" w:cs="Calibri"/>
          <w:b/>
          <w:sz w:val="28"/>
          <w:szCs w:val="28"/>
        </w:rPr>
        <w:t>Z</w:t>
      </w:r>
      <w:r w:rsidR="00A43A7E" w:rsidRPr="00F72411">
        <w:rPr>
          <w:rFonts w:ascii="Calibri" w:hAnsi="Calibri" w:cs="Calibri"/>
          <w:b/>
          <w:sz w:val="28"/>
          <w:szCs w:val="28"/>
        </w:rPr>
        <w:t>AŁĄCZNIK NR 2 DO SWZ – FORMULARZ OFERT</w:t>
      </w:r>
      <w:bookmarkEnd w:id="0"/>
      <w:bookmarkEnd w:id="1"/>
      <w:r w:rsidR="00F72411">
        <w:rPr>
          <w:rFonts w:ascii="Calibri" w:hAnsi="Calibri" w:cs="Calibri"/>
          <w:b/>
          <w:sz w:val="28"/>
          <w:szCs w:val="28"/>
        </w:rPr>
        <w:t>OWY</w:t>
      </w:r>
    </w:p>
    <w:p w14:paraId="4C53A7F6" w14:textId="77777777" w:rsidR="00CA0631" w:rsidRPr="00A633BB" w:rsidRDefault="00CA0631" w:rsidP="00E82874">
      <w:pPr>
        <w:rPr>
          <w:rFonts w:ascii="Calibri" w:hAnsi="Calibri" w:cs="Calibri"/>
          <w:b/>
        </w:rPr>
      </w:pPr>
    </w:p>
    <w:p w14:paraId="4E958AA5"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ZOWER Sp. z o.o.</w:t>
      </w:r>
    </w:p>
    <w:p w14:paraId="59F4B900"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Ul. Podmiejska 75</w:t>
      </w:r>
    </w:p>
    <w:p w14:paraId="1C6A25C5"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44-207 Rybnik</w:t>
      </w:r>
    </w:p>
    <w:p w14:paraId="2F37B834"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e-mail: zower@zower.pl</w:t>
      </w:r>
    </w:p>
    <w:p w14:paraId="00445BDA" w14:textId="70502A11" w:rsidR="00A43A7E" w:rsidRPr="00A83FC3" w:rsidRDefault="00A43A7E" w:rsidP="00A43A7E">
      <w:pPr>
        <w:ind w:left="709" w:hanging="709"/>
        <w:rPr>
          <w:rFonts w:ascii="Calibri" w:hAnsi="Calibri" w:cs="Calibri"/>
          <w:b/>
        </w:rPr>
      </w:pPr>
      <w:r w:rsidRPr="00A83FC3">
        <w:rPr>
          <w:rFonts w:ascii="Calibri" w:hAnsi="Calibri" w:cs="Calibri"/>
          <w:b/>
        </w:rPr>
        <w:t xml:space="preserve">strona internetowa: </w:t>
      </w:r>
      <w:hyperlink r:id="rId8" w:history="1">
        <w:r w:rsidRPr="00A83FC3">
          <w:rPr>
            <w:rStyle w:val="Hipercze"/>
            <w:rFonts w:ascii="Calibri" w:hAnsi="Calibri" w:cs="Calibri"/>
            <w:b/>
          </w:rPr>
          <w:t>www.zower.pl</w:t>
        </w:r>
      </w:hyperlink>
      <w:r w:rsidRPr="00A83FC3">
        <w:rPr>
          <w:rFonts w:ascii="Calibri" w:hAnsi="Calibri" w:cs="Calibri"/>
          <w:b/>
        </w:rPr>
        <w:t xml:space="preserve"> </w:t>
      </w:r>
    </w:p>
    <w:p w14:paraId="64A8F2AF" w14:textId="77777777" w:rsidR="00CA0631" w:rsidRPr="00A83FC3" w:rsidRDefault="00CA0631" w:rsidP="00A43A7E">
      <w:pPr>
        <w:ind w:left="709" w:hanging="709"/>
        <w:rPr>
          <w:rFonts w:ascii="Calibri" w:hAnsi="Calibri" w:cs="Calibri"/>
          <w:b/>
        </w:rPr>
      </w:pPr>
    </w:p>
    <w:p w14:paraId="172E54A6" w14:textId="77777777" w:rsidR="00CA0631" w:rsidRPr="00A633BB" w:rsidRDefault="00CA0631" w:rsidP="00A43A7E">
      <w:pPr>
        <w:ind w:left="709" w:hanging="709"/>
        <w:rPr>
          <w:rFonts w:ascii="Calibri" w:hAnsi="Calibri" w:cs="Calibri"/>
          <w:b/>
        </w:rPr>
      </w:pPr>
    </w:p>
    <w:p w14:paraId="59845C23" w14:textId="77777777" w:rsidR="00A43A7E" w:rsidRPr="00A633BB" w:rsidRDefault="00A43A7E" w:rsidP="00244E6F">
      <w:pPr>
        <w:numPr>
          <w:ilvl w:val="0"/>
          <w:numId w:val="32"/>
        </w:numPr>
        <w:spacing w:before="120" w:after="120" w:line="360" w:lineRule="auto"/>
        <w:ind w:left="709" w:hanging="709"/>
        <w:rPr>
          <w:rFonts w:ascii="Calibri" w:hAnsi="Calibri" w:cs="Calibri"/>
        </w:rPr>
      </w:pPr>
      <w:r w:rsidRPr="00A633BB">
        <w:rPr>
          <w:rFonts w:ascii="Calibri" w:hAnsi="Calibri" w:cs="Calibri"/>
          <w:b/>
          <w:caps/>
        </w:rPr>
        <w:t>WYKONAWCA (Oferent)</w:t>
      </w:r>
      <w:r w:rsidRPr="00A633BB">
        <w:rPr>
          <w:rFonts w:ascii="Calibri" w:hAnsi="Calibri" w:cs="Calibri"/>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A43A7E" w:rsidRPr="00A633BB" w14:paraId="7E9C57AE" w14:textId="77777777" w:rsidTr="00976CB6">
        <w:trPr>
          <w:trHeight w:val="20"/>
        </w:trPr>
        <w:tc>
          <w:tcPr>
            <w:tcW w:w="3119" w:type="dxa"/>
            <w:tcBorders>
              <w:top w:val="single" w:sz="4" w:space="0" w:color="auto"/>
              <w:left w:val="single" w:sz="4" w:space="0" w:color="auto"/>
            </w:tcBorders>
            <w:vAlign w:val="center"/>
          </w:tcPr>
          <w:p w14:paraId="45CF8F6B" w14:textId="77777777" w:rsidR="00A43A7E" w:rsidRPr="00A633BB" w:rsidRDefault="00A43A7E" w:rsidP="00976CB6">
            <w:pPr>
              <w:ind w:left="709" w:hanging="709"/>
              <w:rPr>
                <w:rFonts w:ascii="Calibri" w:hAnsi="Calibri" w:cs="Calibri"/>
              </w:rPr>
            </w:pPr>
          </w:p>
        </w:tc>
        <w:tc>
          <w:tcPr>
            <w:tcW w:w="5528" w:type="dxa"/>
            <w:shd w:val="clear" w:color="auto" w:fill="EAF1DD"/>
            <w:vAlign w:val="center"/>
          </w:tcPr>
          <w:p w14:paraId="46BDE8E4" w14:textId="77777777" w:rsidR="00A43A7E" w:rsidRPr="00A633BB" w:rsidRDefault="00A43A7E" w:rsidP="00976CB6">
            <w:pPr>
              <w:ind w:left="709" w:hanging="709"/>
              <w:rPr>
                <w:rFonts w:ascii="Calibri" w:hAnsi="Calibri" w:cs="Calibri"/>
              </w:rPr>
            </w:pPr>
            <w:r w:rsidRPr="00A633BB">
              <w:rPr>
                <w:rFonts w:ascii="Calibri" w:hAnsi="Calibri" w:cs="Calibri"/>
              </w:rPr>
              <w:t>Nazwa i adres Wykonawcy/ów, KRS, NIP, REGON, BDO</w:t>
            </w:r>
          </w:p>
        </w:tc>
      </w:tr>
      <w:tr w:rsidR="00A43A7E" w:rsidRPr="00A633BB" w14:paraId="04E6409F" w14:textId="77777777" w:rsidTr="00CA0631">
        <w:trPr>
          <w:trHeight w:val="679"/>
        </w:trPr>
        <w:tc>
          <w:tcPr>
            <w:tcW w:w="3119" w:type="dxa"/>
            <w:vAlign w:val="center"/>
          </w:tcPr>
          <w:p w14:paraId="4EDC9AC8" w14:textId="77777777" w:rsidR="00A43A7E" w:rsidRPr="00A633BB" w:rsidRDefault="00A43A7E" w:rsidP="00976CB6">
            <w:pPr>
              <w:spacing w:before="120"/>
              <w:ind w:left="709" w:hanging="709"/>
              <w:rPr>
                <w:rFonts w:ascii="Calibri" w:hAnsi="Calibri" w:cs="Calibri"/>
              </w:rPr>
            </w:pPr>
            <w:r w:rsidRPr="00A633BB">
              <w:rPr>
                <w:rFonts w:ascii="Calibri" w:hAnsi="Calibri" w:cs="Calibri"/>
              </w:rPr>
              <w:t>Nazwa</w:t>
            </w:r>
          </w:p>
        </w:tc>
        <w:tc>
          <w:tcPr>
            <w:tcW w:w="5528" w:type="dxa"/>
            <w:vAlign w:val="center"/>
          </w:tcPr>
          <w:p w14:paraId="002ACC24" w14:textId="77777777" w:rsidR="00A43A7E" w:rsidRPr="00A633BB" w:rsidRDefault="00A43A7E" w:rsidP="00976CB6">
            <w:pPr>
              <w:spacing w:before="120"/>
              <w:ind w:left="709" w:hanging="709"/>
              <w:rPr>
                <w:rFonts w:ascii="Calibri" w:hAnsi="Calibri" w:cs="Calibri"/>
                <w:color w:val="000000"/>
              </w:rPr>
            </w:pPr>
          </w:p>
        </w:tc>
      </w:tr>
      <w:tr w:rsidR="00A43A7E" w:rsidRPr="00A633BB" w14:paraId="55EB0035" w14:textId="77777777" w:rsidTr="00CA0631">
        <w:trPr>
          <w:trHeight w:val="2403"/>
        </w:trPr>
        <w:tc>
          <w:tcPr>
            <w:tcW w:w="3119" w:type="dxa"/>
            <w:vAlign w:val="center"/>
          </w:tcPr>
          <w:p w14:paraId="2442F1F4" w14:textId="77777777" w:rsidR="00A43A7E" w:rsidRPr="00A633BB" w:rsidRDefault="00A43A7E" w:rsidP="004B38FB">
            <w:pPr>
              <w:spacing w:before="120"/>
              <w:rPr>
                <w:rFonts w:ascii="Calibri" w:hAnsi="Calibri" w:cs="Calibri"/>
              </w:rPr>
            </w:pPr>
            <w:r w:rsidRPr="00A633BB">
              <w:rPr>
                <w:rFonts w:ascii="Calibri" w:hAnsi="Calibri" w:cs="Calibri"/>
              </w:rPr>
              <w:t>Dane adresowe</w:t>
            </w:r>
          </w:p>
          <w:p w14:paraId="1049C871" w14:textId="3748EA5E" w:rsidR="00A43A7E" w:rsidRPr="00A633BB" w:rsidRDefault="00A43A7E" w:rsidP="00976CB6">
            <w:pPr>
              <w:spacing w:before="120"/>
              <w:ind w:left="709" w:hanging="709"/>
              <w:rPr>
                <w:rFonts w:ascii="Calibri" w:hAnsi="Calibri" w:cs="Calibri"/>
              </w:rPr>
            </w:pPr>
            <w:r w:rsidRPr="00A633BB">
              <w:rPr>
                <w:rFonts w:ascii="Calibri" w:hAnsi="Calibri" w:cs="Calibri"/>
              </w:rPr>
              <w:t>(pieczątka firmowa)</w:t>
            </w:r>
          </w:p>
        </w:tc>
        <w:tc>
          <w:tcPr>
            <w:tcW w:w="5528" w:type="dxa"/>
            <w:vAlign w:val="center"/>
          </w:tcPr>
          <w:p w14:paraId="799B4D22" w14:textId="77777777" w:rsidR="00A43A7E" w:rsidRPr="00A633BB" w:rsidRDefault="00A43A7E" w:rsidP="00976CB6">
            <w:pPr>
              <w:spacing w:before="120"/>
              <w:ind w:left="709" w:hanging="709"/>
              <w:rPr>
                <w:rFonts w:ascii="Calibri" w:hAnsi="Calibri" w:cs="Calibri"/>
                <w:color w:val="000000"/>
              </w:rPr>
            </w:pPr>
          </w:p>
        </w:tc>
      </w:tr>
      <w:tr w:rsidR="00A43A7E" w:rsidRPr="00A633BB" w14:paraId="45263161" w14:textId="77777777" w:rsidTr="00CA0631">
        <w:trPr>
          <w:trHeight w:val="553"/>
        </w:trPr>
        <w:tc>
          <w:tcPr>
            <w:tcW w:w="3119" w:type="dxa"/>
            <w:vAlign w:val="center"/>
          </w:tcPr>
          <w:p w14:paraId="3373D43C" w14:textId="77777777" w:rsidR="00A43A7E" w:rsidRPr="00A633BB" w:rsidRDefault="00A43A7E" w:rsidP="00976CB6">
            <w:pPr>
              <w:spacing w:before="120"/>
              <w:ind w:left="709" w:hanging="709"/>
              <w:rPr>
                <w:rFonts w:ascii="Calibri" w:hAnsi="Calibri" w:cs="Calibri"/>
              </w:rPr>
            </w:pPr>
            <w:r w:rsidRPr="00A633BB">
              <w:rPr>
                <w:rFonts w:ascii="Calibri" w:hAnsi="Calibri" w:cs="Calibri"/>
              </w:rPr>
              <w:t>NIP</w:t>
            </w:r>
          </w:p>
        </w:tc>
        <w:tc>
          <w:tcPr>
            <w:tcW w:w="5528" w:type="dxa"/>
            <w:vAlign w:val="center"/>
          </w:tcPr>
          <w:p w14:paraId="7DA1D99C" w14:textId="77777777" w:rsidR="00A43A7E" w:rsidRPr="00A633BB" w:rsidRDefault="00A43A7E" w:rsidP="00976CB6">
            <w:pPr>
              <w:spacing w:before="120"/>
              <w:ind w:left="709" w:hanging="709"/>
              <w:rPr>
                <w:rFonts w:ascii="Calibri" w:hAnsi="Calibri" w:cs="Calibri"/>
                <w:color w:val="000000"/>
              </w:rPr>
            </w:pPr>
          </w:p>
        </w:tc>
      </w:tr>
      <w:tr w:rsidR="00A43A7E" w:rsidRPr="00A633BB" w14:paraId="1A06E6B4" w14:textId="77777777" w:rsidTr="00CA0631">
        <w:trPr>
          <w:trHeight w:val="561"/>
        </w:trPr>
        <w:tc>
          <w:tcPr>
            <w:tcW w:w="3119" w:type="dxa"/>
            <w:vAlign w:val="center"/>
          </w:tcPr>
          <w:p w14:paraId="65412BE1" w14:textId="77777777" w:rsidR="00A43A7E" w:rsidRPr="00A633BB" w:rsidRDefault="00A43A7E" w:rsidP="00976CB6">
            <w:pPr>
              <w:spacing w:before="120"/>
              <w:ind w:left="709" w:hanging="709"/>
              <w:rPr>
                <w:rFonts w:ascii="Calibri" w:hAnsi="Calibri" w:cs="Calibri"/>
              </w:rPr>
            </w:pPr>
            <w:r w:rsidRPr="00A633BB">
              <w:rPr>
                <w:rFonts w:ascii="Calibri" w:hAnsi="Calibri" w:cs="Calibri"/>
              </w:rPr>
              <w:t>REGON</w:t>
            </w:r>
          </w:p>
        </w:tc>
        <w:tc>
          <w:tcPr>
            <w:tcW w:w="5528" w:type="dxa"/>
            <w:vAlign w:val="center"/>
          </w:tcPr>
          <w:p w14:paraId="103D482F" w14:textId="77777777" w:rsidR="00A43A7E" w:rsidRPr="00A633BB" w:rsidRDefault="00A43A7E" w:rsidP="00976CB6">
            <w:pPr>
              <w:spacing w:before="120"/>
              <w:ind w:left="709" w:hanging="709"/>
              <w:rPr>
                <w:rFonts w:ascii="Calibri" w:hAnsi="Calibri" w:cs="Calibri"/>
                <w:color w:val="000000"/>
              </w:rPr>
            </w:pPr>
          </w:p>
        </w:tc>
      </w:tr>
    </w:tbl>
    <w:p w14:paraId="15CD40A4" w14:textId="77777777" w:rsidR="00A43A7E" w:rsidRDefault="00A43A7E" w:rsidP="00A43A7E">
      <w:pPr>
        <w:ind w:left="709" w:hanging="709"/>
        <w:rPr>
          <w:rFonts w:ascii="Calibri" w:hAnsi="Calibri" w:cs="Calibri"/>
          <w:sz w:val="16"/>
          <w:szCs w:val="16"/>
        </w:rPr>
      </w:pPr>
    </w:p>
    <w:p w14:paraId="26093F8A" w14:textId="77777777" w:rsidR="00CA0631" w:rsidRDefault="00CA0631" w:rsidP="00CA0631">
      <w:pPr>
        <w:rPr>
          <w:rFonts w:ascii="Calibri" w:hAnsi="Calibri" w:cs="Calibri"/>
          <w:sz w:val="16"/>
          <w:szCs w:val="16"/>
        </w:rPr>
      </w:pPr>
    </w:p>
    <w:p w14:paraId="1E71AC0E" w14:textId="77777777" w:rsidR="00CA0631" w:rsidRDefault="00CA0631" w:rsidP="00A43A7E">
      <w:pPr>
        <w:ind w:left="709" w:hanging="709"/>
        <w:rPr>
          <w:rFonts w:ascii="Calibri" w:hAnsi="Calibri" w:cs="Calibri"/>
          <w:sz w:val="16"/>
          <w:szCs w:val="16"/>
        </w:rPr>
      </w:pPr>
    </w:p>
    <w:p w14:paraId="1E3611EA" w14:textId="77777777" w:rsidR="00CA0631" w:rsidRPr="00A633BB" w:rsidRDefault="00CA0631" w:rsidP="00A43A7E">
      <w:pPr>
        <w:ind w:left="709" w:hanging="709"/>
        <w:rPr>
          <w:rFonts w:ascii="Calibri" w:hAnsi="Calibri" w:cs="Calibri"/>
          <w:sz w:val="16"/>
          <w:szCs w:val="16"/>
        </w:rPr>
      </w:pPr>
    </w:p>
    <w:p w14:paraId="7E357E5C" w14:textId="77777777" w:rsidR="00A43A7E" w:rsidRPr="00A633BB" w:rsidRDefault="00A43A7E" w:rsidP="00244E6F">
      <w:pPr>
        <w:numPr>
          <w:ilvl w:val="0"/>
          <w:numId w:val="32"/>
        </w:numPr>
        <w:tabs>
          <w:tab w:val="left" w:pos="426"/>
        </w:tabs>
        <w:ind w:left="709" w:hanging="709"/>
        <w:rPr>
          <w:rFonts w:ascii="Calibri" w:hAnsi="Calibri" w:cs="Calibri"/>
          <w:b/>
        </w:rPr>
      </w:pPr>
      <w:r w:rsidRPr="00A633BB">
        <w:rPr>
          <w:rFonts w:ascii="Calibri" w:hAnsi="Calibri" w:cs="Calibri"/>
          <w:b/>
        </w:rPr>
        <w:t xml:space="preserve">OSOBA </w:t>
      </w:r>
      <w:r w:rsidRPr="00A633BB">
        <w:rPr>
          <w:rFonts w:ascii="Calibri" w:hAnsi="Calibri" w:cs="Calibri"/>
          <w:b/>
          <w:caps/>
        </w:rPr>
        <w:t>uprawniona</w:t>
      </w:r>
      <w:r w:rsidRPr="00A633BB">
        <w:rPr>
          <w:rFonts w:ascii="Calibri" w:hAnsi="Calibri" w:cs="Calibri"/>
          <w:b/>
        </w:rPr>
        <w:t xml:space="preserve"> DO KONTAKTÓW </w:t>
      </w:r>
      <w:r w:rsidRPr="00A633BB">
        <w:rPr>
          <w:rFonts w:ascii="Calibri" w:hAnsi="Calibri" w:cs="Calibri"/>
          <w:b/>
          <w:caps/>
        </w:rPr>
        <w:t>z zamawiającym</w:t>
      </w:r>
      <w:r w:rsidRPr="00A633BB">
        <w:rPr>
          <w:rFonts w:ascii="Calibri" w:hAnsi="Calibri" w:cs="Calibri"/>
          <w:b/>
        </w:rPr>
        <w:t xml:space="preserve"> (Pełnomocnik)</w:t>
      </w:r>
    </w:p>
    <w:p w14:paraId="653D84C2" w14:textId="77777777" w:rsidR="00A43A7E" w:rsidRPr="00A633BB" w:rsidRDefault="00A43A7E" w:rsidP="00A43A7E">
      <w:pPr>
        <w:ind w:left="709" w:hanging="709"/>
        <w:rPr>
          <w:rFonts w:ascii="Calibri" w:hAnsi="Calibri" w:cs="Calibri"/>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A43A7E" w:rsidRPr="00A633BB" w14:paraId="47C9701B" w14:textId="77777777" w:rsidTr="00CA0631">
        <w:trPr>
          <w:trHeight w:val="564"/>
        </w:trPr>
        <w:tc>
          <w:tcPr>
            <w:tcW w:w="3119" w:type="dxa"/>
            <w:shd w:val="clear" w:color="auto" w:fill="EAF1DD"/>
          </w:tcPr>
          <w:p w14:paraId="041AF1B4" w14:textId="77777777" w:rsidR="00A43A7E" w:rsidRPr="00A633BB" w:rsidRDefault="00A43A7E" w:rsidP="00976CB6">
            <w:pPr>
              <w:spacing w:before="100"/>
              <w:ind w:left="709" w:hanging="709"/>
              <w:rPr>
                <w:rFonts w:ascii="Calibri" w:hAnsi="Calibri" w:cs="Calibri"/>
              </w:rPr>
            </w:pPr>
            <w:r w:rsidRPr="00A633BB">
              <w:rPr>
                <w:rFonts w:ascii="Calibri" w:hAnsi="Calibri" w:cs="Calibri"/>
              </w:rPr>
              <w:t>Imię i nazwisko:</w:t>
            </w:r>
          </w:p>
        </w:tc>
        <w:tc>
          <w:tcPr>
            <w:tcW w:w="5528" w:type="dxa"/>
          </w:tcPr>
          <w:p w14:paraId="18B73719" w14:textId="77777777" w:rsidR="00A43A7E" w:rsidRPr="00A633BB" w:rsidRDefault="00A43A7E" w:rsidP="00976CB6">
            <w:pPr>
              <w:spacing w:before="100"/>
              <w:ind w:left="709" w:hanging="709"/>
              <w:rPr>
                <w:rFonts w:ascii="Calibri" w:hAnsi="Calibri" w:cs="Calibri"/>
              </w:rPr>
            </w:pPr>
          </w:p>
        </w:tc>
      </w:tr>
      <w:tr w:rsidR="00A43A7E" w:rsidRPr="00A633BB" w14:paraId="0BB3BE4A" w14:textId="77777777" w:rsidTr="00CA0631">
        <w:trPr>
          <w:trHeight w:val="572"/>
        </w:trPr>
        <w:tc>
          <w:tcPr>
            <w:tcW w:w="3119" w:type="dxa"/>
            <w:shd w:val="clear" w:color="auto" w:fill="EAF1DD"/>
          </w:tcPr>
          <w:p w14:paraId="15DE943A" w14:textId="77777777" w:rsidR="00A43A7E" w:rsidRPr="00A633BB" w:rsidRDefault="00A43A7E" w:rsidP="00976CB6">
            <w:pPr>
              <w:spacing w:before="100"/>
              <w:ind w:left="709" w:hanging="709"/>
              <w:rPr>
                <w:rFonts w:ascii="Calibri" w:hAnsi="Calibri" w:cs="Calibri"/>
              </w:rPr>
            </w:pPr>
            <w:r w:rsidRPr="00A633BB">
              <w:rPr>
                <w:rFonts w:ascii="Calibri" w:hAnsi="Calibri" w:cs="Calibri"/>
              </w:rPr>
              <w:t>Firma:</w:t>
            </w:r>
          </w:p>
        </w:tc>
        <w:tc>
          <w:tcPr>
            <w:tcW w:w="5528" w:type="dxa"/>
          </w:tcPr>
          <w:p w14:paraId="16E93570" w14:textId="77777777" w:rsidR="00A43A7E" w:rsidRPr="00A633BB" w:rsidRDefault="00A43A7E" w:rsidP="00976CB6">
            <w:pPr>
              <w:spacing w:before="100"/>
              <w:ind w:left="709" w:hanging="709"/>
              <w:rPr>
                <w:rFonts w:ascii="Calibri" w:hAnsi="Calibri" w:cs="Calibri"/>
              </w:rPr>
            </w:pPr>
          </w:p>
        </w:tc>
      </w:tr>
      <w:tr w:rsidR="00A43A7E" w:rsidRPr="00A633BB" w14:paraId="0F8F7077" w14:textId="77777777" w:rsidTr="00CA0631">
        <w:trPr>
          <w:trHeight w:val="552"/>
        </w:trPr>
        <w:tc>
          <w:tcPr>
            <w:tcW w:w="3119" w:type="dxa"/>
            <w:shd w:val="clear" w:color="auto" w:fill="EAF1DD"/>
          </w:tcPr>
          <w:p w14:paraId="0997E3FE" w14:textId="77777777" w:rsidR="00A43A7E" w:rsidRPr="00A633BB" w:rsidRDefault="00A43A7E" w:rsidP="00976CB6">
            <w:pPr>
              <w:tabs>
                <w:tab w:val="center" w:pos="4536"/>
                <w:tab w:val="right" w:pos="9072"/>
              </w:tabs>
              <w:spacing w:before="100"/>
              <w:ind w:left="709" w:hanging="709"/>
              <w:rPr>
                <w:rFonts w:ascii="Calibri" w:hAnsi="Calibri" w:cs="Calibri"/>
              </w:rPr>
            </w:pPr>
            <w:r w:rsidRPr="00A633BB">
              <w:rPr>
                <w:rFonts w:ascii="Calibri" w:hAnsi="Calibri" w:cs="Calibri"/>
              </w:rPr>
              <w:t>Telefon:</w:t>
            </w:r>
          </w:p>
        </w:tc>
        <w:tc>
          <w:tcPr>
            <w:tcW w:w="5528" w:type="dxa"/>
          </w:tcPr>
          <w:p w14:paraId="23124936" w14:textId="77777777" w:rsidR="00A43A7E" w:rsidRPr="00A633BB" w:rsidRDefault="00A43A7E" w:rsidP="00976CB6">
            <w:pPr>
              <w:spacing w:before="100"/>
              <w:ind w:left="709" w:hanging="709"/>
              <w:rPr>
                <w:rFonts w:ascii="Calibri" w:hAnsi="Calibri" w:cs="Calibri"/>
              </w:rPr>
            </w:pPr>
          </w:p>
        </w:tc>
      </w:tr>
      <w:tr w:rsidR="00A43A7E" w:rsidRPr="00A633BB" w14:paraId="4F1BE3AA" w14:textId="77777777" w:rsidTr="00CA0631">
        <w:trPr>
          <w:trHeight w:val="688"/>
        </w:trPr>
        <w:tc>
          <w:tcPr>
            <w:tcW w:w="3119" w:type="dxa"/>
            <w:shd w:val="clear" w:color="auto" w:fill="EAF1DD"/>
          </w:tcPr>
          <w:p w14:paraId="0CDA4286" w14:textId="77777777" w:rsidR="00A43A7E" w:rsidRPr="00A633BB" w:rsidRDefault="00A43A7E" w:rsidP="00976CB6">
            <w:pPr>
              <w:spacing w:before="100"/>
              <w:ind w:left="709" w:hanging="709"/>
              <w:rPr>
                <w:rFonts w:ascii="Calibri" w:hAnsi="Calibri" w:cs="Calibri"/>
                <w:lang w:val="de-DE"/>
              </w:rPr>
            </w:pPr>
            <w:r w:rsidRPr="00A633BB">
              <w:rPr>
                <w:rFonts w:ascii="Calibri" w:hAnsi="Calibri" w:cs="Calibri"/>
                <w:lang w:val="de-DE"/>
              </w:rPr>
              <w:t>e-mail:</w:t>
            </w:r>
          </w:p>
        </w:tc>
        <w:tc>
          <w:tcPr>
            <w:tcW w:w="5528" w:type="dxa"/>
          </w:tcPr>
          <w:p w14:paraId="2C36D87C" w14:textId="77777777" w:rsidR="00A43A7E" w:rsidRPr="00A633BB" w:rsidRDefault="00A43A7E" w:rsidP="00976CB6">
            <w:pPr>
              <w:spacing w:before="100"/>
              <w:ind w:left="709" w:hanging="709"/>
              <w:rPr>
                <w:rFonts w:ascii="Calibri" w:hAnsi="Calibri" w:cs="Calibri"/>
                <w:lang w:val="de-DE"/>
              </w:rPr>
            </w:pPr>
          </w:p>
        </w:tc>
      </w:tr>
    </w:tbl>
    <w:p w14:paraId="7BF9C9B2" w14:textId="77777777" w:rsidR="00A43A7E" w:rsidRDefault="00A43A7E"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443EA983"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358E5FDE"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5E066128"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27F2A909"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533DCB8A" w14:textId="77777777" w:rsidR="00CA0631" w:rsidRDefault="00CA0631" w:rsidP="00CA0631">
      <w:pPr>
        <w:tabs>
          <w:tab w:val="left" w:pos="-1440"/>
          <w:tab w:val="left" w:pos="-720"/>
          <w:tab w:val="left" w:pos="714"/>
          <w:tab w:val="left" w:pos="1451"/>
          <w:tab w:val="left" w:pos="2131"/>
        </w:tabs>
        <w:suppressAutoHyphens/>
        <w:rPr>
          <w:rFonts w:ascii="Calibri" w:hAnsi="Calibri" w:cs="Calibri"/>
          <w:spacing w:val="-3"/>
          <w:sz w:val="16"/>
          <w:szCs w:val="16"/>
          <w:lang w:val="de-DE"/>
        </w:rPr>
      </w:pPr>
    </w:p>
    <w:p w14:paraId="608587DA" w14:textId="77777777" w:rsidR="00CA0631" w:rsidRDefault="00CA0631" w:rsidP="00CA0631">
      <w:pPr>
        <w:tabs>
          <w:tab w:val="left" w:pos="-1440"/>
          <w:tab w:val="left" w:pos="-720"/>
          <w:tab w:val="left" w:pos="714"/>
          <w:tab w:val="left" w:pos="1451"/>
          <w:tab w:val="left" w:pos="2131"/>
        </w:tabs>
        <w:suppressAutoHyphens/>
        <w:rPr>
          <w:rFonts w:ascii="Calibri" w:hAnsi="Calibri" w:cs="Calibri"/>
          <w:spacing w:val="-3"/>
          <w:sz w:val="16"/>
          <w:szCs w:val="16"/>
          <w:lang w:val="de-DE"/>
        </w:rPr>
      </w:pPr>
    </w:p>
    <w:p w14:paraId="10F54D49" w14:textId="77777777" w:rsidR="00CA0631" w:rsidRPr="00A633BB" w:rsidRDefault="00CA0631" w:rsidP="00CA0631">
      <w:pPr>
        <w:tabs>
          <w:tab w:val="left" w:pos="-1440"/>
          <w:tab w:val="left" w:pos="-720"/>
          <w:tab w:val="left" w:pos="714"/>
          <w:tab w:val="left" w:pos="1451"/>
          <w:tab w:val="left" w:pos="2131"/>
        </w:tabs>
        <w:suppressAutoHyphens/>
        <w:rPr>
          <w:rFonts w:ascii="Calibri" w:hAnsi="Calibri" w:cs="Calibri"/>
          <w:spacing w:val="-3"/>
          <w:sz w:val="16"/>
          <w:szCs w:val="16"/>
          <w:lang w:val="de-DE"/>
        </w:rPr>
      </w:pPr>
    </w:p>
    <w:p w14:paraId="38BBA2CE" w14:textId="77777777" w:rsidR="00A43A7E" w:rsidRDefault="00A43A7E" w:rsidP="00244E6F">
      <w:pPr>
        <w:numPr>
          <w:ilvl w:val="0"/>
          <w:numId w:val="32"/>
        </w:numPr>
        <w:ind w:left="709" w:hanging="709"/>
        <w:rPr>
          <w:rFonts w:ascii="Calibri" w:hAnsi="Calibri" w:cs="Calibri"/>
          <w:b/>
        </w:rPr>
      </w:pPr>
      <w:r w:rsidRPr="00A633BB">
        <w:rPr>
          <w:rFonts w:ascii="Calibri" w:hAnsi="Calibri" w:cs="Calibri"/>
          <w:b/>
        </w:rPr>
        <w:lastRenderedPageBreak/>
        <w:t>OFERTA WYKONAWCY</w:t>
      </w:r>
    </w:p>
    <w:p w14:paraId="37A58ECA" w14:textId="77777777" w:rsidR="00CA0631" w:rsidRPr="00A633BB" w:rsidRDefault="00CA0631" w:rsidP="00CA0631">
      <w:pPr>
        <w:ind w:left="709"/>
        <w:rPr>
          <w:rFonts w:ascii="Calibri" w:hAnsi="Calibri" w:cs="Calibri"/>
          <w:b/>
        </w:rPr>
      </w:pPr>
    </w:p>
    <w:p w14:paraId="3CB79821" w14:textId="77777777" w:rsidR="00355AE1" w:rsidRPr="00A633BB" w:rsidRDefault="00355AE1" w:rsidP="00355AE1">
      <w:pPr>
        <w:pStyle w:val="Akapitzlist"/>
        <w:numPr>
          <w:ilvl w:val="3"/>
          <w:numId w:val="32"/>
        </w:numPr>
        <w:spacing w:before="120" w:line="288" w:lineRule="auto"/>
        <w:ind w:left="709" w:hanging="709"/>
        <w:contextualSpacing/>
        <w:rPr>
          <w:rFonts w:ascii="Calibri" w:hAnsi="Calibri" w:cs="Calibri"/>
        </w:rPr>
      </w:pPr>
      <w:r w:rsidRPr="00A633BB">
        <w:rPr>
          <w:rFonts w:ascii="Calibri" w:hAnsi="Calibri" w:cs="Calibri"/>
        </w:rPr>
        <w:t xml:space="preserve">My, niżej podpisani, niniejszym oświadczamy nie podlegamy wykluczeniu na podstawie pkt </w:t>
      </w:r>
      <w:r>
        <w:rPr>
          <w:rFonts w:ascii="Calibri" w:hAnsi="Calibri" w:cs="Calibri"/>
        </w:rPr>
        <w:t>6</w:t>
      </w:r>
      <w:r w:rsidRPr="00A633BB">
        <w:rPr>
          <w:rFonts w:ascii="Calibri" w:hAnsi="Calibri" w:cs="Calibri"/>
        </w:rPr>
        <w:t xml:space="preserve"> SWZ, oraz spełniamy warunki udziału w postępowaniu</w:t>
      </w:r>
      <w:r w:rsidRPr="00A633BB">
        <w:rPr>
          <w:rStyle w:val="Odwoanieprzypisudolnego"/>
          <w:rFonts w:ascii="Calibri" w:hAnsi="Calibri" w:cs="Calibri"/>
        </w:rPr>
        <w:footnoteReference w:id="1"/>
      </w:r>
      <w:r w:rsidRPr="00A633BB">
        <w:rPr>
          <w:rFonts w:ascii="Calibri" w:hAnsi="Calibri" w:cs="Calibri"/>
        </w:rPr>
        <w:t>, a w tym:</w:t>
      </w:r>
    </w:p>
    <w:p w14:paraId="6A53F909"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posiadamy niezbędną wiedzę i doświadczenie oraz dysponujemy potencjałem technicznym i osobami zdolnymi do wykonania zamówienia,</w:t>
      </w:r>
    </w:p>
    <w:p w14:paraId="3285C050"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posiadamy uprawnienia do wykonywania określonych czynności, jeżeli ustawy nakładają obowiązek posiadania takich uprawnień,</w:t>
      </w:r>
    </w:p>
    <w:p w14:paraId="502F8212"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znajdujemy się w sytuacji ekonomicznej i/lub finansowej zapewniającej wykonanie zamówienia,</w:t>
      </w:r>
    </w:p>
    <w:p w14:paraId="499DD18B"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467C95A4"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34858DBE"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 xml:space="preserve">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w:t>
      </w:r>
      <w:r>
        <w:rPr>
          <w:rFonts w:ascii="Calibri" w:hAnsi="Calibri" w:cs="Calibri"/>
        </w:rPr>
        <w:t>6</w:t>
      </w:r>
      <w:r w:rsidRPr="00A633BB">
        <w:rPr>
          <w:rFonts w:ascii="Calibri" w:hAnsi="Calibri" w:cs="Calibri"/>
        </w:rPr>
        <w:t>.1.1.2 SWZ,</w:t>
      </w:r>
    </w:p>
    <w:p w14:paraId="029B91B6"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Wykonawca nie zawarł z innymi Wykonawcami porozumienia mającego na celu zakłócenie konkurencji,</w:t>
      </w:r>
    </w:p>
    <w:p w14:paraId="2531A4DF"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bezprawnie nie wpływaliśmy, nie próbowaliśmy wpływać na czynności Zamawiającego, nie próbowaliśmy pozyskać, a także nie pozyskaliśmy informacji poufnych, mogących dać Wykonawcy przewagę w Postępowaniu zakupowym,</w:t>
      </w:r>
    </w:p>
    <w:p w14:paraId="7C8EC9DD"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dajemy rękojmię należytego wykonania Zakupu z uwagi na brak prowadzonego przeciwko Wykonawcy lub członkom organów spółki Wykonawcy postępowania o popełnienie przestępstwa w związku z prowadzoną działalnością gospodarczą,</w:t>
      </w:r>
    </w:p>
    <w:p w14:paraId="0CE325BD"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012B8048" w14:textId="77777777" w:rsidR="00355AE1"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nie mamy wiedzy o aktualnym  figurowaniu na Liście Wykonawców, z którymi współpraca Spółek GK PGE została czasowo zawieszona,</w:t>
      </w:r>
    </w:p>
    <w:p w14:paraId="7CE4FB9B" w14:textId="77777777" w:rsidR="00355AE1" w:rsidRPr="00A633BB" w:rsidRDefault="00355AE1" w:rsidP="00355AE1">
      <w:pPr>
        <w:pStyle w:val="Akapitzlist"/>
        <w:ind w:left="720"/>
        <w:contextualSpacing/>
        <w:jc w:val="both"/>
        <w:rPr>
          <w:rFonts w:ascii="Calibri" w:hAnsi="Calibri" w:cs="Calibri"/>
        </w:rPr>
      </w:pPr>
    </w:p>
    <w:p w14:paraId="77956503" w14:textId="77777777" w:rsidR="00355AE1"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zgodnie z treścią ustawy z dnia 13 kwietnia 2022 r. o szczególnych rozwiązaniach w zakresie przeciwdziałania wspieraniu agresji na Ukrainę oraz służących ochronie bezpieczeństwa narodowego niniejszym oświadczamy, że:</w:t>
      </w:r>
    </w:p>
    <w:p w14:paraId="39512BA3" w14:textId="77777777" w:rsidR="00355AE1" w:rsidRPr="00254DBF" w:rsidRDefault="00355AE1" w:rsidP="00355AE1">
      <w:pPr>
        <w:contextualSpacing/>
        <w:jc w:val="both"/>
        <w:rPr>
          <w:rFonts w:ascii="Calibri" w:hAnsi="Calibri" w:cs="Calibri"/>
        </w:rPr>
      </w:pPr>
    </w:p>
    <w:p w14:paraId="7A03D651" w14:textId="77777777" w:rsidR="00355AE1" w:rsidRDefault="00355AE1" w:rsidP="00355AE1">
      <w:pPr>
        <w:widowControl w:val="0"/>
        <w:suppressAutoHyphens/>
        <w:ind w:left="709" w:hanging="709"/>
        <w:rPr>
          <w:rFonts w:ascii="Calibri" w:hAnsi="Calibri" w:cs="Calibri"/>
        </w:rPr>
      </w:pPr>
      <w:r w:rsidRPr="00A633BB">
        <w:rPr>
          <w:rFonts w:ascii="Calibri" w:hAnsi="Calibri" w:cs="Calibri"/>
        </w:rPr>
        <w:t>-</w:t>
      </w:r>
      <w:r w:rsidRPr="00A633BB">
        <w:rPr>
          <w:rFonts w:ascii="Calibri" w:hAnsi="Calibri" w:cs="Calibri"/>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041D3EC" w14:textId="77777777" w:rsidR="00355AE1" w:rsidRPr="00A633BB" w:rsidRDefault="00355AE1" w:rsidP="00355AE1">
      <w:pPr>
        <w:widowControl w:val="0"/>
        <w:suppressAutoHyphens/>
        <w:ind w:left="709" w:hanging="709"/>
        <w:rPr>
          <w:rFonts w:ascii="Calibri" w:hAnsi="Calibri" w:cs="Calibri"/>
        </w:rPr>
      </w:pPr>
    </w:p>
    <w:p w14:paraId="786BA6D3" w14:textId="77777777" w:rsidR="00355AE1" w:rsidRDefault="00355AE1" w:rsidP="00355AE1">
      <w:pPr>
        <w:widowControl w:val="0"/>
        <w:suppressAutoHyphens/>
        <w:ind w:left="709" w:hanging="709"/>
        <w:rPr>
          <w:rFonts w:ascii="Calibri" w:hAnsi="Calibri" w:cs="Calibri"/>
        </w:rPr>
      </w:pPr>
      <w:r w:rsidRPr="00A633BB">
        <w:rPr>
          <w:rFonts w:ascii="Calibri" w:hAnsi="Calibri" w:cs="Calibri"/>
        </w:rPr>
        <w:t>-</w:t>
      </w:r>
      <w:r w:rsidRPr="00A633BB">
        <w:rPr>
          <w:rFonts w:ascii="Calibri" w:hAnsi="Calibri" w:cs="Calibri"/>
        </w:rPr>
        <w:tab/>
        <w:t>naszym beneficjentem rzeczywistym w rozumieniu ustawy z dnia 1 marca 2018 r. o przeciwdziałaniu praniu pieniędzy oraz finansowaniu terroryzmu (Dz. U. z 2022 r. poz. 593 i 655)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4EBDF4B" w14:textId="77777777" w:rsidR="00355AE1" w:rsidRPr="00A633BB" w:rsidRDefault="00355AE1" w:rsidP="00355AE1">
      <w:pPr>
        <w:widowControl w:val="0"/>
        <w:suppressAutoHyphens/>
        <w:ind w:left="709" w:hanging="709"/>
        <w:rPr>
          <w:rFonts w:ascii="Calibri" w:hAnsi="Calibri" w:cs="Calibri"/>
        </w:rPr>
      </w:pPr>
    </w:p>
    <w:p w14:paraId="77E22506" w14:textId="77777777" w:rsidR="00355AE1" w:rsidRDefault="00355AE1" w:rsidP="00355AE1">
      <w:pPr>
        <w:widowControl w:val="0"/>
        <w:suppressAutoHyphens/>
        <w:ind w:left="709" w:hanging="709"/>
        <w:rPr>
          <w:rFonts w:ascii="Calibri" w:hAnsi="Calibri" w:cs="Calibri"/>
        </w:rPr>
      </w:pPr>
      <w:r w:rsidRPr="00A633BB">
        <w:rPr>
          <w:rFonts w:ascii="Calibri" w:hAnsi="Calibri" w:cs="Calibri"/>
        </w:rPr>
        <w:t>-</w:t>
      </w:r>
      <w:r w:rsidRPr="00A633BB">
        <w:rPr>
          <w:rFonts w:ascii="Calibri" w:hAnsi="Calibri" w:cs="Calibri"/>
        </w:rPr>
        <w:tab/>
        <w:t>naszą jednostką dominującą w rozumieniu art. 3 ust. 1 pkt 37 ustawy z dnia 29 września 1994 r. o rachunkowości (Dz. U. z 2021 r. poz. 217, 2105 i 2106),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9B33CC8" w14:textId="77777777" w:rsidR="00355AE1" w:rsidRDefault="00355AE1" w:rsidP="00355AE1">
      <w:pPr>
        <w:widowControl w:val="0"/>
        <w:suppressAutoHyphens/>
        <w:ind w:left="709" w:hanging="709"/>
        <w:rPr>
          <w:rFonts w:ascii="Calibri" w:hAnsi="Calibri" w:cs="Calibri"/>
        </w:rPr>
      </w:pPr>
    </w:p>
    <w:p w14:paraId="2C2FAA30" w14:textId="77777777" w:rsidR="00355AE1" w:rsidRPr="00B31F49" w:rsidRDefault="00355AE1" w:rsidP="00355AE1">
      <w:pPr>
        <w:widowControl w:val="0"/>
        <w:suppressAutoHyphens/>
        <w:rPr>
          <w:rFonts w:ascii="Calibri" w:hAnsi="Calibri" w:cs="Calibri"/>
        </w:rPr>
      </w:pPr>
      <w:r>
        <w:rPr>
          <w:rFonts w:ascii="Calibri" w:hAnsi="Calibri" w:cs="Calibri"/>
        </w:rPr>
        <w:t>-</w:t>
      </w:r>
      <w:r>
        <w:rPr>
          <w:rFonts w:ascii="Calibri" w:hAnsi="Calibri" w:cs="Calibri"/>
        </w:rPr>
        <w:tab/>
      </w:r>
      <w:r w:rsidRPr="00B31F49">
        <w:rPr>
          <w:rFonts w:ascii="Calibri" w:hAnsi="Calibri" w:cs="Calibri"/>
        </w:rPr>
        <w:t>nie jesteśmy:</w:t>
      </w:r>
    </w:p>
    <w:p w14:paraId="3BA0ABA2" w14:textId="77777777" w:rsidR="00355AE1" w:rsidRPr="00B31F49" w:rsidRDefault="00355AE1" w:rsidP="00355AE1">
      <w:pPr>
        <w:widowControl w:val="0"/>
        <w:numPr>
          <w:ilvl w:val="0"/>
          <w:numId w:val="43"/>
        </w:numPr>
        <w:suppressAutoHyphens/>
        <w:rPr>
          <w:rFonts w:ascii="Calibri" w:hAnsi="Calibri" w:cs="Calibri"/>
        </w:rPr>
      </w:pPr>
      <w:r w:rsidRPr="00B31F49">
        <w:rPr>
          <w:rFonts w:ascii="Calibri" w:hAnsi="Calibri" w:cs="Calibri"/>
        </w:rPr>
        <w:t>obywatelem rosyjskim lub osobą fizyczną lub prawną, podmiotem lub organem z siedzibą w Rosji;</w:t>
      </w:r>
    </w:p>
    <w:p w14:paraId="1DE54889" w14:textId="77777777" w:rsidR="00355AE1" w:rsidRPr="00B31F49" w:rsidRDefault="00355AE1" w:rsidP="00355AE1">
      <w:pPr>
        <w:widowControl w:val="0"/>
        <w:numPr>
          <w:ilvl w:val="0"/>
          <w:numId w:val="43"/>
        </w:numPr>
        <w:suppressAutoHyphens/>
        <w:rPr>
          <w:rFonts w:ascii="Calibri" w:hAnsi="Calibri" w:cs="Calibri"/>
        </w:rPr>
      </w:pPr>
      <w:r w:rsidRPr="00B31F49">
        <w:rPr>
          <w:rFonts w:ascii="Calibri" w:hAnsi="Calibri" w:cs="Calibri"/>
        </w:rPr>
        <w:t>osobą prawną, podmiotem lub organem, do których prawa własności bezpośrednio lub pośrednio w ponad 50 % należą do podmiotu, o którym mowa w pkt 1 powyżej; lub</w:t>
      </w:r>
    </w:p>
    <w:p w14:paraId="001C6BB7" w14:textId="77777777" w:rsidR="00355AE1" w:rsidRPr="00B31F49" w:rsidRDefault="00355AE1" w:rsidP="00355AE1">
      <w:pPr>
        <w:widowControl w:val="0"/>
        <w:numPr>
          <w:ilvl w:val="0"/>
          <w:numId w:val="43"/>
        </w:numPr>
        <w:suppressAutoHyphens/>
        <w:rPr>
          <w:rFonts w:ascii="Calibri" w:hAnsi="Calibri" w:cs="Calibri"/>
        </w:rPr>
      </w:pPr>
      <w:r w:rsidRPr="00B31F49">
        <w:rPr>
          <w:rFonts w:ascii="Calibri" w:hAnsi="Calibri" w:cs="Calibri"/>
        </w:rPr>
        <w:t>osobą fizyczną lub prawną, podmiotem lub organem działającym w imieniu lub pod kierunkiem podmiotu, o którym mowa w pkt 1 lub pkt 2 powyżej,</w:t>
      </w:r>
    </w:p>
    <w:p w14:paraId="5D5D0AF1" w14:textId="77777777" w:rsidR="00355AE1" w:rsidRPr="00B31F49" w:rsidRDefault="00355AE1" w:rsidP="00355AE1">
      <w:pPr>
        <w:widowControl w:val="0"/>
        <w:suppressAutoHyphens/>
        <w:ind w:left="709"/>
        <w:rPr>
          <w:rFonts w:ascii="Calibri" w:hAnsi="Calibri" w:cs="Calibri"/>
        </w:rPr>
      </w:pPr>
      <w:r w:rsidRPr="00B31F49">
        <w:rPr>
          <w:rFonts w:ascii="Calibri" w:hAnsi="Calibri" w:cs="Calibri"/>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t>
      </w:r>
      <w:proofErr w:type="spellStart"/>
      <w:r w:rsidRPr="00B31F49">
        <w:rPr>
          <w:rFonts w:ascii="Calibri" w:hAnsi="Calibri" w:cs="Calibri"/>
        </w:rPr>
        <w:t>tiret</w:t>
      </w:r>
      <w:proofErr w:type="spellEnd"/>
      <w:r w:rsidRPr="00B31F49">
        <w:rPr>
          <w:rFonts w:ascii="Calibri" w:hAnsi="Calibri" w:cs="Calibri"/>
        </w:rPr>
        <w:t xml:space="preserve"> 1-3 powyżej.</w:t>
      </w:r>
    </w:p>
    <w:p w14:paraId="39AA6CD2" w14:textId="6EDE74DE" w:rsidR="005B3CA3" w:rsidRPr="00355AE1" w:rsidRDefault="00355AE1" w:rsidP="00355AE1">
      <w:pPr>
        <w:widowControl w:val="0"/>
        <w:suppressAutoHyphens/>
        <w:ind w:left="709" w:hanging="1"/>
        <w:rPr>
          <w:rFonts w:ascii="Calibri" w:hAnsi="Calibri" w:cs="Calibri"/>
        </w:rPr>
      </w:pPr>
      <w:r w:rsidRPr="00B31F49">
        <w:rPr>
          <w:rFonts w:ascii="Calibri" w:hAnsi="Calibri" w:cs="Calibri"/>
        </w:rPr>
        <w:t>Ponadto zobowiązujemy się na żądanie Zamawiającego, na każdym etapie postępowania, złożyć dodatkowe dokumenty potwierdzające brak podstaw do wykluczenia Wykonawcy na podstawie ww. przep</w:t>
      </w:r>
      <w:r>
        <w:rPr>
          <w:rFonts w:ascii="Calibri" w:hAnsi="Calibri" w:cs="Calibri"/>
        </w:rPr>
        <w:t>isów</w:t>
      </w:r>
    </w:p>
    <w:p w14:paraId="5894D7EF" w14:textId="77777777" w:rsidR="00A43A7E" w:rsidRPr="00A633BB" w:rsidRDefault="00A43A7E" w:rsidP="00A43A7E">
      <w:pPr>
        <w:ind w:left="709" w:hanging="709"/>
        <w:rPr>
          <w:rFonts w:ascii="Calibri" w:hAnsi="Calibri" w:cs="Calibri"/>
          <w:sz w:val="18"/>
          <w:szCs w:val="18"/>
        </w:rPr>
      </w:pPr>
      <w:r w:rsidRPr="00A633BB">
        <w:rPr>
          <w:rFonts w:ascii="Calibri" w:hAnsi="Calibri" w:cs="Calibri"/>
          <w:b/>
          <w:lang w:eastAsia="fr-FR"/>
        </w:rPr>
        <w:t xml:space="preserve"> </w:t>
      </w:r>
    </w:p>
    <w:p w14:paraId="35D28456" w14:textId="77777777" w:rsidR="00CA0631" w:rsidRPr="00476DBA" w:rsidRDefault="00A43A7E" w:rsidP="00244E6F">
      <w:pPr>
        <w:pStyle w:val="Akapitzlist"/>
        <w:numPr>
          <w:ilvl w:val="0"/>
          <w:numId w:val="34"/>
        </w:numPr>
        <w:spacing w:line="288" w:lineRule="auto"/>
        <w:ind w:left="567" w:hanging="567"/>
        <w:contextualSpacing/>
        <w:rPr>
          <w:rFonts w:ascii="Calibri" w:hAnsi="Calibri" w:cs="Calibri"/>
          <w:b/>
        </w:rPr>
      </w:pPr>
      <w:r w:rsidRPr="00A633BB">
        <w:rPr>
          <w:rFonts w:ascii="Calibri" w:hAnsi="Calibri" w:cs="Calibri"/>
        </w:rPr>
        <w:t xml:space="preserve">Oferujemy, zgodnie z wymaganiami określonymi w SWZ, wykonanie przedmiotu </w:t>
      </w:r>
      <w:r w:rsidRPr="0033355E">
        <w:rPr>
          <w:rFonts w:ascii="Calibri" w:hAnsi="Calibri" w:cs="Calibri"/>
        </w:rPr>
        <w:t xml:space="preserve">zamówienia tj.: </w:t>
      </w:r>
    </w:p>
    <w:p w14:paraId="1A309008" w14:textId="77777777" w:rsidR="00976A2E" w:rsidRDefault="00976A2E" w:rsidP="00976A2E">
      <w:pPr>
        <w:pBdr>
          <w:top w:val="single" w:sz="4" w:space="1" w:color="auto"/>
          <w:left w:val="single" w:sz="4" w:space="0" w:color="auto"/>
          <w:bottom w:val="single" w:sz="4" w:space="19" w:color="auto"/>
          <w:right w:val="single" w:sz="4" w:space="0" w:color="auto"/>
        </w:pBdr>
        <w:shd w:val="clear" w:color="auto" w:fill="D9D9D9"/>
        <w:spacing w:before="120" w:after="120" w:line="360" w:lineRule="auto"/>
        <w:ind w:left="709" w:right="26" w:hanging="709"/>
        <w:jc w:val="center"/>
        <w:rPr>
          <w:rFonts w:ascii="Calibri" w:hAnsi="Calibri" w:cs="Calibri"/>
          <w:b/>
          <w:sz w:val="32"/>
          <w:szCs w:val="32"/>
          <w:lang w:eastAsia="en-US"/>
        </w:rPr>
      </w:pPr>
      <w:bookmarkStart w:id="2" w:name="_Hlk197681078"/>
    </w:p>
    <w:p w14:paraId="1A0846A6" w14:textId="59E37CE7" w:rsidR="00476DBA" w:rsidRPr="00DC05FA" w:rsidRDefault="00476DBA" w:rsidP="00976A2E">
      <w:pPr>
        <w:pBdr>
          <w:top w:val="single" w:sz="4" w:space="1" w:color="auto"/>
          <w:left w:val="single" w:sz="4" w:space="0" w:color="auto"/>
          <w:bottom w:val="single" w:sz="4" w:space="19" w:color="auto"/>
          <w:right w:val="single" w:sz="4" w:space="0" w:color="auto"/>
        </w:pBdr>
        <w:shd w:val="clear" w:color="auto" w:fill="D9D9D9"/>
        <w:spacing w:before="120" w:after="120" w:line="360" w:lineRule="auto"/>
        <w:ind w:left="709" w:right="26" w:hanging="709"/>
        <w:jc w:val="center"/>
        <w:rPr>
          <w:rFonts w:ascii="Calibri" w:hAnsi="Calibri" w:cs="Calibri"/>
          <w:b/>
          <w:sz w:val="32"/>
          <w:szCs w:val="32"/>
          <w:lang w:eastAsia="en-US"/>
        </w:rPr>
      </w:pPr>
      <w:r w:rsidRPr="00DC05FA">
        <w:rPr>
          <w:rFonts w:ascii="Calibri" w:hAnsi="Calibri" w:cs="Calibri"/>
          <w:b/>
          <w:sz w:val="32"/>
          <w:szCs w:val="32"/>
          <w:lang w:eastAsia="en-US"/>
        </w:rPr>
        <w:t>„</w:t>
      </w:r>
      <w:r w:rsidRPr="00EF7583">
        <w:rPr>
          <w:rFonts w:ascii="Calibri" w:hAnsi="Calibri" w:cs="Calibri"/>
          <w:b/>
          <w:iCs/>
          <w:sz w:val="32"/>
          <w:szCs w:val="32"/>
          <w:lang w:eastAsia="en-US"/>
        </w:rPr>
        <w:t xml:space="preserve">Dostawy </w:t>
      </w:r>
      <w:r w:rsidR="002D4292">
        <w:rPr>
          <w:rFonts w:ascii="Calibri" w:hAnsi="Calibri" w:cs="Calibri"/>
          <w:b/>
          <w:iCs/>
          <w:sz w:val="32"/>
          <w:szCs w:val="32"/>
          <w:lang w:eastAsia="en-US"/>
        </w:rPr>
        <w:t>wyrobów betonowych”</w:t>
      </w:r>
    </w:p>
    <w:bookmarkEnd w:id="2"/>
    <w:p w14:paraId="7A09CAA4" w14:textId="3AC6D364" w:rsidR="00476DBA" w:rsidRDefault="00476DBA" w:rsidP="00976A2E">
      <w:pPr>
        <w:spacing w:line="288" w:lineRule="auto"/>
        <w:contextualSpacing/>
        <w:rPr>
          <w:rFonts w:ascii="Calibri" w:hAnsi="Calibri" w:cs="Calibri"/>
          <w:b/>
        </w:rPr>
      </w:pPr>
    </w:p>
    <w:p w14:paraId="5E0F27C6" w14:textId="77777777" w:rsidR="00976A2E" w:rsidRPr="00976A2E" w:rsidRDefault="00976A2E" w:rsidP="00976A2E">
      <w:pPr>
        <w:spacing w:line="288" w:lineRule="auto"/>
        <w:contextualSpacing/>
        <w:rPr>
          <w:rFonts w:ascii="Calibri" w:hAnsi="Calibri" w:cs="Calibri"/>
          <w:b/>
        </w:rPr>
      </w:pPr>
    </w:p>
    <w:tbl>
      <w:tblPr>
        <w:tblStyle w:val="Tabela-Siatka"/>
        <w:tblW w:w="0" w:type="auto"/>
        <w:tblInd w:w="-431" w:type="dxa"/>
        <w:tblLook w:val="04A0" w:firstRow="1" w:lastRow="0" w:firstColumn="1" w:lastColumn="0" w:noHBand="0" w:noVBand="1"/>
      </w:tblPr>
      <w:tblGrid>
        <w:gridCol w:w="568"/>
        <w:gridCol w:w="6662"/>
        <w:gridCol w:w="2574"/>
      </w:tblGrid>
      <w:tr w:rsidR="009170EA" w14:paraId="422DE45D" w14:textId="77777777" w:rsidTr="009170EA">
        <w:tc>
          <w:tcPr>
            <w:tcW w:w="568" w:type="dxa"/>
          </w:tcPr>
          <w:p w14:paraId="466B7158" w14:textId="04D4C51D" w:rsidR="009170EA" w:rsidRPr="009170EA" w:rsidRDefault="009170EA" w:rsidP="009170EA">
            <w:pPr>
              <w:pStyle w:val="Akapitzlist"/>
              <w:spacing w:line="288" w:lineRule="auto"/>
              <w:ind w:left="0"/>
              <w:contextualSpacing/>
              <w:jc w:val="center"/>
              <w:rPr>
                <w:rFonts w:ascii="Calibri" w:hAnsi="Calibri" w:cs="Calibri"/>
                <w:b/>
                <w:bCs/>
              </w:rPr>
            </w:pPr>
            <w:r w:rsidRPr="009170EA">
              <w:rPr>
                <w:rFonts w:ascii="Calibri" w:hAnsi="Calibri" w:cs="Calibri"/>
                <w:b/>
                <w:bCs/>
              </w:rPr>
              <w:t>Lp.</w:t>
            </w:r>
          </w:p>
        </w:tc>
        <w:tc>
          <w:tcPr>
            <w:tcW w:w="6662" w:type="dxa"/>
          </w:tcPr>
          <w:p w14:paraId="587A326E" w14:textId="77777777" w:rsidR="00976A2E" w:rsidRDefault="00976A2E" w:rsidP="009170EA">
            <w:pPr>
              <w:pStyle w:val="Akapitzlist"/>
              <w:spacing w:line="288" w:lineRule="auto"/>
              <w:ind w:left="0"/>
              <w:contextualSpacing/>
              <w:jc w:val="center"/>
              <w:rPr>
                <w:rFonts w:ascii="Calibri" w:hAnsi="Calibri" w:cs="Calibri"/>
                <w:b/>
                <w:bCs/>
              </w:rPr>
            </w:pPr>
          </w:p>
          <w:p w14:paraId="22E80BDF" w14:textId="6CF39A7A" w:rsidR="009170EA" w:rsidRPr="009170EA" w:rsidRDefault="009170EA" w:rsidP="009170EA">
            <w:pPr>
              <w:pStyle w:val="Akapitzlist"/>
              <w:spacing w:line="288" w:lineRule="auto"/>
              <w:ind w:left="0"/>
              <w:contextualSpacing/>
              <w:jc w:val="center"/>
              <w:rPr>
                <w:rFonts w:ascii="Calibri" w:hAnsi="Calibri" w:cs="Calibri"/>
                <w:b/>
                <w:bCs/>
              </w:rPr>
            </w:pPr>
            <w:r w:rsidRPr="009170EA">
              <w:rPr>
                <w:rFonts w:ascii="Calibri" w:hAnsi="Calibri" w:cs="Calibri"/>
                <w:b/>
                <w:bCs/>
              </w:rPr>
              <w:t>NAZWA PRODUKTU</w:t>
            </w:r>
          </w:p>
        </w:tc>
        <w:tc>
          <w:tcPr>
            <w:tcW w:w="2574" w:type="dxa"/>
          </w:tcPr>
          <w:p w14:paraId="5A58EC34" w14:textId="2E61A529" w:rsidR="009170EA" w:rsidRPr="009170EA" w:rsidRDefault="00D97E38" w:rsidP="009170EA">
            <w:pPr>
              <w:pStyle w:val="Akapitzlist"/>
              <w:spacing w:line="288" w:lineRule="auto"/>
              <w:ind w:left="0"/>
              <w:contextualSpacing/>
              <w:jc w:val="center"/>
              <w:rPr>
                <w:rFonts w:ascii="Calibri" w:hAnsi="Calibri" w:cs="Calibri"/>
                <w:b/>
                <w:bCs/>
              </w:rPr>
            </w:pPr>
            <w:r>
              <w:rPr>
                <w:rFonts w:ascii="Calibri" w:hAnsi="Calibri" w:cs="Calibri"/>
                <w:b/>
                <w:bCs/>
              </w:rPr>
              <w:t xml:space="preserve"> </w:t>
            </w:r>
            <w:r w:rsidR="009170EA" w:rsidRPr="009170EA">
              <w:rPr>
                <w:rFonts w:ascii="Calibri" w:hAnsi="Calibri" w:cs="Calibri"/>
                <w:b/>
                <w:bCs/>
              </w:rPr>
              <w:t>CENA jednostkowa</w:t>
            </w:r>
          </w:p>
          <w:p w14:paraId="3B1C27C1" w14:textId="315BE70A" w:rsidR="009170EA" w:rsidRPr="009170EA" w:rsidRDefault="009170EA" w:rsidP="009170EA">
            <w:pPr>
              <w:pStyle w:val="Akapitzlist"/>
              <w:spacing w:line="288" w:lineRule="auto"/>
              <w:ind w:left="0"/>
              <w:contextualSpacing/>
              <w:jc w:val="center"/>
              <w:rPr>
                <w:rFonts w:ascii="Calibri" w:hAnsi="Calibri" w:cs="Calibri"/>
                <w:b/>
                <w:bCs/>
              </w:rPr>
            </w:pPr>
            <w:r w:rsidRPr="009170EA">
              <w:rPr>
                <w:rFonts w:ascii="Calibri" w:hAnsi="Calibri" w:cs="Calibri"/>
                <w:b/>
                <w:bCs/>
              </w:rPr>
              <w:t>[zł netto</w:t>
            </w:r>
            <w:r w:rsidR="00BF1642">
              <w:rPr>
                <w:rFonts w:ascii="Calibri" w:hAnsi="Calibri" w:cs="Calibri"/>
                <w:b/>
                <w:bCs/>
              </w:rPr>
              <w:t>/szt.</w:t>
            </w:r>
            <w:r w:rsidRPr="009170EA">
              <w:rPr>
                <w:rFonts w:ascii="Calibri" w:hAnsi="Calibri" w:cs="Calibri"/>
                <w:b/>
                <w:bCs/>
              </w:rPr>
              <w:t>]</w:t>
            </w:r>
          </w:p>
        </w:tc>
      </w:tr>
      <w:tr w:rsidR="009170EA" w14:paraId="04ADD682" w14:textId="77777777" w:rsidTr="009170EA">
        <w:tc>
          <w:tcPr>
            <w:tcW w:w="568" w:type="dxa"/>
          </w:tcPr>
          <w:p w14:paraId="122CEA8A" w14:textId="182974C2" w:rsidR="009170EA" w:rsidRDefault="009170EA" w:rsidP="009170EA">
            <w:pPr>
              <w:pStyle w:val="Akapitzlist"/>
              <w:spacing w:line="288" w:lineRule="auto"/>
              <w:ind w:left="0"/>
              <w:contextualSpacing/>
              <w:rPr>
                <w:rFonts w:ascii="Calibri" w:hAnsi="Calibri" w:cs="Calibri"/>
              </w:rPr>
            </w:pPr>
            <w:r>
              <w:rPr>
                <w:rFonts w:ascii="Calibri" w:hAnsi="Calibri" w:cs="Calibri"/>
              </w:rPr>
              <w:t>1</w:t>
            </w:r>
          </w:p>
        </w:tc>
        <w:tc>
          <w:tcPr>
            <w:tcW w:w="6662" w:type="dxa"/>
          </w:tcPr>
          <w:p w14:paraId="5A1C3E8A" w14:textId="77777777" w:rsidR="002D4292" w:rsidRPr="002D4292" w:rsidRDefault="002D4292" w:rsidP="002D4292">
            <w:pPr>
              <w:spacing w:line="288" w:lineRule="auto"/>
              <w:contextualSpacing/>
              <w:rPr>
                <w:rFonts w:asciiTheme="minorHAnsi" w:hAnsiTheme="minorHAnsi" w:cstheme="minorHAnsi"/>
                <w:b/>
                <w:bCs/>
              </w:rPr>
            </w:pPr>
            <w:r w:rsidRPr="002D4292">
              <w:rPr>
                <w:rFonts w:asciiTheme="minorHAnsi" w:hAnsiTheme="minorHAnsi" w:cstheme="minorHAnsi"/>
                <w:b/>
                <w:bCs/>
              </w:rPr>
              <w:t>Nowa płyta drogowa betonowa wzmocniona, nośność 50kN/m2</w:t>
            </w:r>
          </w:p>
          <w:p w14:paraId="602E6F2F" w14:textId="0C202447" w:rsidR="009170EA" w:rsidRDefault="002D4292" w:rsidP="009170EA">
            <w:pPr>
              <w:pStyle w:val="Akapitzlist"/>
              <w:spacing w:line="288" w:lineRule="auto"/>
              <w:ind w:left="0"/>
              <w:contextualSpacing/>
              <w:rPr>
                <w:rFonts w:ascii="Calibri" w:hAnsi="Calibri" w:cs="Calibri"/>
              </w:rPr>
            </w:pPr>
            <w:r>
              <w:rPr>
                <w:rFonts w:ascii="Calibri" w:hAnsi="Calibri" w:cs="Calibri"/>
                <w:b/>
                <w:bCs/>
              </w:rPr>
              <w:t xml:space="preserve">Wymiar: </w:t>
            </w:r>
            <w:r w:rsidRPr="002D4292">
              <w:rPr>
                <w:rFonts w:ascii="Calibri" w:hAnsi="Calibri" w:cs="Calibri"/>
                <w:b/>
                <w:bCs/>
              </w:rPr>
              <w:t>300x150x18cm.</w:t>
            </w:r>
          </w:p>
        </w:tc>
        <w:tc>
          <w:tcPr>
            <w:tcW w:w="2574" w:type="dxa"/>
          </w:tcPr>
          <w:p w14:paraId="706C455C" w14:textId="77777777" w:rsidR="009170EA" w:rsidRDefault="009170EA" w:rsidP="009170EA">
            <w:pPr>
              <w:pStyle w:val="Akapitzlist"/>
              <w:spacing w:line="288" w:lineRule="auto"/>
              <w:ind w:left="0"/>
              <w:contextualSpacing/>
              <w:rPr>
                <w:rFonts w:ascii="Calibri" w:hAnsi="Calibri" w:cs="Calibri"/>
              </w:rPr>
            </w:pPr>
          </w:p>
        </w:tc>
      </w:tr>
      <w:tr w:rsidR="009170EA" w14:paraId="324C55C3" w14:textId="77777777" w:rsidTr="009170EA">
        <w:tc>
          <w:tcPr>
            <w:tcW w:w="568" w:type="dxa"/>
          </w:tcPr>
          <w:p w14:paraId="1CABE608" w14:textId="0970F293" w:rsidR="009170EA" w:rsidRDefault="009170EA" w:rsidP="009170EA">
            <w:pPr>
              <w:pStyle w:val="Akapitzlist"/>
              <w:spacing w:line="288" w:lineRule="auto"/>
              <w:ind w:left="0"/>
              <w:contextualSpacing/>
              <w:rPr>
                <w:rFonts w:ascii="Calibri" w:hAnsi="Calibri" w:cs="Calibri"/>
              </w:rPr>
            </w:pPr>
            <w:r>
              <w:rPr>
                <w:rFonts w:ascii="Calibri" w:hAnsi="Calibri" w:cs="Calibri"/>
              </w:rPr>
              <w:t>2</w:t>
            </w:r>
          </w:p>
        </w:tc>
        <w:tc>
          <w:tcPr>
            <w:tcW w:w="6662" w:type="dxa"/>
          </w:tcPr>
          <w:p w14:paraId="4BE3E4FE" w14:textId="77777777" w:rsidR="002D4292" w:rsidRPr="002D4292" w:rsidRDefault="002D4292" w:rsidP="002D4292">
            <w:pPr>
              <w:spacing w:line="288" w:lineRule="auto"/>
              <w:contextualSpacing/>
              <w:rPr>
                <w:rFonts w:asciiTheme="minorHAnsi" w:hAnsiTheme="minorHAnsi" w:cstheme="minorHAnsi"/>
                <w:b/>
                <w:bCs/>
              </w:rPr>
            </w:pPr>
            <w:r w:rsidRPr="002D4292">
              <w:rPr>
                <w:rFonts w:asciiTheme="minorHAnsi" w:hAnsiTheme="minorHAnsi" w:cstheme="minorHAnsi"/>
                <w:b/>
                <w:bCs/>
              </w:rPr>
              <w:t>Nowa płyta drogowa betonowa wzmocniona, nośność 50kN/m2</w:t>
            </w:r>
          </w:p>
          <w:p w14:paraId="09A47B47" w14:textId="2264D658" w:rsidR="009170EA" w:rsidRDefault="002D4292" w:rsidP="009170EA">
            <w:pPr>
              <w:pStyle w:val="Akapitzlist"/>
              <w:spacing w:line="288" w:lineRule="auto"/>
              <w:ind w:left="0"/>
              <w:contextualSpacing/>
              <w:rPr>
                <w:rFonts w:ascii="Calibri" w:hAnsi="Calibri" w:cs="Calibri"/>
              </w:rPr>
            </w:pPr>
            <w:r>
              <w:rPr>
                <w:rFonts w:ascii="Calibri" w:hAnsi="Calibri" w:cs="Calibri"/>
                <w:b/>
                <w:bCs/>
              </w:rPr>
              <w:t xml:space="preserve">Wymiar: </w:t>
            </w:r>
            <w:r w:rsidRPr="002D4292">
              <w:rPr>
                <w:rFonts w:ascii="Calibri" w:hAnsi="Calibri" w:cs="Calibri"/>
                <w:b/>
                <w:bCs/>
              </w:rPr>
              <w:t>300x1</w:t>
            </w:r>
            <w:r>
              <w:rPr>
                <w:rFonts w:ascii="Calibri" w:hAnsi="Calibri" w:cs="Calibri"/>
                <w:b/>
                <w:bCs/>
              </w:rPr>
              <w:t>0</w:t>
            </w:r>
            <w:r w:rsidRPr="002D4292">
              <w:rPr>
                <w:rFonts w:ascii="Calibri" w:hAnsi="Calibri" w:cs="Calibri"/>
                <w:b/>
                <w:bCs/>
              </w:rPr>
              <w:t>0x18cm.</w:t>
            </w:r>
          </w:p>
        </w:tc>
        <w:tc>
          <w:tcPr>
            <w:tcW w:w="2574" w:type="dxa"/>
          </w:tcPr>
          <w:p w14:paraId="061A1961" w14:textId="77777777" w:rsidR="009170EA" w:rsidRDefault="009170EA" w:rsidP="009170EA">
            <w:pPr>
              <w:pStyle w:val="Akapitzlist"/>
              <w:spacing w:line="288" w:lineRule="auto"/>
              <w:ind w:left="0"/>
              <w:contextualSpacing/>
              <w:rPr>
                <w:rFonts w:ascii="Calibri" w:hAnsi="Calibri" w:cs="Calibri"/>
              </w:rPr>
            </w:pPr>
          </w:p>
        </w:tc>
      </w:tr>
      <w:tr w:rsidR="009170EA" w14:paraId="0DD174AD" w14:textId="77777777" w:rsidTr="009170EA">
        <w:tc>
          <w:tcPr>
            <w:tcW w:w="568" w:type="dxa"/>
          </w:tcPr>
          <w:p w14:paraId="05D1142E" w14:textId="4D169871" w:rsidR="009170EA" w:rsidRDefault="009170EA" w:rsidP="009170EA">
            <w:pPr>
              <w:pStyle w:val="Akapitzlist"/>
              <w:spacing w:line="288" w:lineRule="auto"/>
              <w:ind w:left="0"/>
              <w:contextualSpacing/>
              <w:rPr>
                <w:rFonts w:ascii="Calibri" w:hAnsi="Calibri" w:cs="Calibri"/>
              </w:rPr>
            </w:pPr>
            <w:r>
              <w:rPr>
                <w:rFonts w:ascii="Calibri" w:hAnsi="Calibri" w:cs="Calibri"/>
              </w:rPr>
              <w:t>3</w:t>
            </w:r>
          </w:p>
        </w:tc>
        <w:tc>
          <w:tcPr>
            <w:tcW w:w="6662" w:type="dxa"/>
          </w:tcPr>
          <w:p w14:paraId="6E35489E" w14:textId="77777777" w:rsidR="002D4292" w:rsidRPr="002D4292" w:rsidRDefault="002D4292" w:rsidP="002D4292">
            <w:pPr>
              <w:spacing w:line="288" w:lineRule="auto"/>
              <w:contextualSpacing/>
              <w:rPr>
                <w:rFonts w:asciiTheme="minorHAnsi" w:hAnsiTheme="minorHAnsi" w:cstheme="minorHAnsi"/>
                <w:b/>
                <w:bCs/>
              </w:rPr>
            </w:pPr>
            <w:r w:rsidRPr="002D4292">
              <w:rPr>
                <w:rFonts w:asciiTheme="minorHAnsi" w:hAnsiTheme="minorHAnsi" w:cstheme="minorHAnsi"/>
                <w:b/>
                <w:bCs/>
              </w:rPr>
              <w:t>Nowy mur oporowy betonowy typu ”L”</w:t>
            </w:r>
          </w:p>
          <w:p w14:paraId="40FFDC1D" w14:textId="7C6C9FA4" w:rsidR="009170EA" w:rsidRDefault="009170EA" w:rsidP="009170EA">
            <w:pPr>
              <w:pStyle w:val="Akapitzlist"/>
              <w:spacing w:line="288" w:lineRule="auto"/>
              <w:ind w:left="0"/>
              <w:contextualSpacing/>
              <w:rPr>
                <w:rFonts w:ascii="Calibri" w:hAnsi="Calibri" w:cs="Calibri"/>
              </w:rPr>
            </w:pPr>
          </w:p>
        </w:tc>
        <w:tc>
          <w:tcPr>
            <w:tcW w:w="2574" w:type="dxa"/>
          </w:tcPr>
          <w:p w14:paraId="32AC0F3D" w14:textId="77777777" w:rsidR="009170EA" w:rsidRDefault="009170EA" w:rsidP="009170EA">
            <w:pPr>
              <w:pStyle w:val="Akapitzlist"/>
              <w:spacing w:line="288" w:lineRule="auto"/>
              <w:ind w:left="0"/>
              <w:contextualSpacing/>
              <w:rPr>
                <w:rFonts w:ascii="Calibri" w:hAnsi="Calibri" w:cs="Calibri"/>
              </w:rPr>
            </w:pPr>
          </w:p>
        </w:tc>
      </w:tr>
      <w:tr w:rsidR="009170EA" w14:paraId="7E24BADB" w14:textId="77777777" w:rsidTr="009170EA">
        <w:tc>
          <w:tcPr>
            <w:tcW w:w="568" w:type="dxa"/>
          </w:tcPr>
          <w:p w14:paraId="1191C8C8" w14:textId="76E2F2E0" w:rsidR="009170EA" w:rsidRDefault="009170EA" w:rsidP="009170EA">
            <w:pPr>
              <w:pStyle w:val="Akapitzlist"/>
              <w:spacing w:line="288" w:lineRule="auto"/>
              <w:ind w:left="0"/>
              <w:contextualSpacing/>
              <w:rPr>
                <w:rFonts w:ascii="Calibri" w:hAnsi="Calibri" w:cs="Calibri"/>
              </w:rPr>
            </w:pPr>
            <w:r>
              <w:rPr>
                <w:rFonts w:ascii="Calibri" w:hAnsi="Calibri" w:cs="Calibri"/>
              </w:rPr>
              <w:t>4</w:t>
            </w:r>
          </w:p>
        </w:tc>
        <w:tc>
          <w:tcPr>
            <w:tcW w:w="6662" w:type="dxa"/>
          </w:tcPr>
          <w:p w14:paraId="743EB65A" w14:textId="77777777" w:rsidR="002D4292" w:rsidRPr="002D4292" w:rsidRDefault="002D4292" w:rsidP="002D4292">
            <w:pPr>
              <w:spacing w:line="288" w:lineRule="auto"/>
              <w:contextualSpacing/>
              <w:rPr>
                <w:rFonts w:asciiTheme="minorHAnsi" w:hAnsiTheme="minorHAnsi" w:cstheme="minorHAnsi"/>
                <w:b/>
                <w:bCs/>
              </w:rPr>
            </w:pPr>
            <w:r w:rsidRPr="002D4292">
              <w:rPr>
                <w:rFonts w:asciiTheme="minorHAnsi" w:hAnsiTheme="minorHAnsi" w:cstheme="minorHAnsi"/>
                <w:b/>
                <w:bCs/>
              </w:rPr>
              <w:t xml:space="preserve">Nowa bariera drogowa typu Jersey </w:t>
            </w:r>
          </w:p>
          <w:p w14:paraId="20D0606D" w14:textId="6AE1D1E9" w:rsidR="009170EA" w:rsidRDefault="009170EA" w:rsidP="009170EA">
            <w:pPr>
              <w:pStyle w:val="Akapitzlist"/>
              <w:spacing w:line="288" w:lineRule="auto"/>
              <w:ind w:left="0"/>
              <w:contextualSpacing/>
              <w:rPr>
                <w:rFonts w:ascii="Calibri" w:hAnsi="Calibri" w:cs="Calibri"/>
              </w:rPr>
            </w:pPr>
          </w:p>
        </w:tc>
        <w:tc>
          <w:tcPr>
            <w:tcW w:w="2574" w:type="dxa"/>
          </w:tcPr>
          <w:p w14:paraId="750FE72E" w14:textId="77777777" w:rsidR="009170EA" w:rsidRDefault="009170EA" w:rsidP="009170EA">
            <w:pPr>
              <w:pStyle w:val="Akapitzlist"/>
              <w:spacing w:line="288" w:lineRule="auto"/>
              <w:ind w:left="0"/>
              <w:contextualSpacing/>
              <w:rPr>
                <w:rFonts w:ascii="Calibri" w:hAnsi="Calibri" w:cs="Calibri"/>
              </w:rPr>
            </w:pPr>
          </w:p>
        </w:tc>
      </w:tr>
      <w:tr w:rsidR="002D4292" w14:paraId="7DFC7A4F" w14:textId="77777777" w:rsidTr="009170EA">
        <w:tc>
          <w:tcPr>
            <w:tcW w:w="568" w:type="dxa"/>
          </w:tcPr>
          <w:p w14:paraId="01877613" w14:textId="59ED34E4" w:rsidR="002D4292" w:rsidRDefault="002D4292" w:rsidP="009170EA">
            <w:pPr>
              <w:pStyle w:val="Akapitzlist"/>
              <w:spacing w:line="288" w:lineRule="auto"/>
              <w:ind w:left="0"/>
              <w:contextualSpacing/>
              <w:rPr>
                <w:rFonts w:ascii="Calibri" w:hAnsi="Calibri" w:cs="Calibri"/>
              </w:rPr>
            </w:pPr>
            <w:r>
              <w:rPr>
                <w:rFonts w:ascii="Calibri" w:hAnsi="Calibri" w:cs="Calibri"/>
              </w:rPr>
              <w:t>5</w:t>
            </w:r>
          </w:p>
        </w:tc>
        <w:tc>
          <w:tcPr>
            <w:tcW w:w="6662" w:type="dxa"/>
          </w:tcPr>
          <w:p w14:paraId="44C970AC" w14:textId="66464505" w:rsidR="002D4292" w:rsidRPr="002D4292" w:rsidRDefault="002D4292" w:rsidP="002D4292">
            <w:pPr>
              <w:spacing w:line="288" w:lineRule="auto"/>
              <w:contextualSpacing/>
              <w:rPr>
                <w:rFonts w:asciiTheme="minorHAnsi" w:hAnsiTheme="minorHAnsi" w:cstheme="minorHAnsi"/>
                <w:b/>
                <w:bCs/>
              </w:rPr>
            </w:pPr>
            <w:r>
              <w:rPr>
                <w:rFonts w:asciiTheme="minorHAnsi" w:hAnsiTheme="minorHAnsi" w:cstheme="minorHAnsi"/>
                <w:b/>
                <w:bCs/>
              </w:rPr>
              <w:t xml:space="preserve">Dostawa z rozładunkiem </w:t>
            </w:r>
          </w:p>
        </w:tc>
        <w:tc>
          <w:tcPr>
            <w:tcW w:w="2574" w:type="dxa"/>
          </w:tcPr>
          <w:p w14:paraId="7EF4520B" w14:textId="77777777" w:rsidR="002D4292" w:rsidRDefault="002D4292" w:rsidP="009170EA">
            <w:pPr>
              <w:pStyle w:val="Akapitzlist"/>
              <w:spacing w:line="288" w:lineRule="auto"/>
              <w:ind w:left="0"/>
              <w:contextualSpacing/>
              <w:rPr>
                <w:rFonts w:ascii="Calibri" w:hAnsi="Calibri" w:cs="Calibri"/>
              </w:rPr>
            </w:pPr>
          </w:p>
        </w:tc>
      </w:tr>
      <w:tr w:rsidR="009170EA" w14:paraId="766AD3CD" w14:textId="77777777" w:rsidTr="00976A2E">
        <w:trPr>
          <w:trHeight w:val="1261"/>
        </w:trPr>
        <w:tc>
          <w:tcPr>
            <w:tcW w:w="7230" w:type="dxa"/>
            <w:gridSpan w:val="2"/>
          </w:tcPr>
          <w:p w14:paraId="22B059A6" w14:textId="77777777" w:rsidR="009170EA" w:rsidRDefault="009170EA" w:rsidP="009170EA">
            <w:pPr>
              <w:pStyle w:val="Akapitzlist"/>
              <w:spacing w:line="288" w:lineRule="auto"/>
              <w:ind w:left="0"/>
              <w:contextualSpacing/>
              <w:jc w:val="center"/>
              <w:rPr>
                <w:rFonts w:ascii="Calibri" w:hAnsi="Calibri" w:cs="Calibri"/>
                <w:b/>
                <w:bCs/>
                <w:sz w:val="28"/>
                <w:szCs w:val="28"/>
              </w:rPr>
            </w:pPr>
          </w:p>
          <w:p w14:paraId="7316ED2C" w14:textId="6C133370" w:rsidR="009170EA" w:rsidRPr="009170EA" w:rsidRDefault="009170EA" w:rsidP="009170EA">
            <w:pPr>
              <w:pStyle w:val="Akapitzlist"/>
              <w:spacing w:line="288" w:lineRule="auto"/>
              <w:ind w:left="0"/>
              <w:contextualSpacing/>
              <w:jc w:val="center"/>
              <w:rPr>
                <w:rFonts w:ascii="Calibri" w:hAnsi="Calibri" w:cs="Calibri"/>
                <w:b/>
                <w:bCs/>
                <w:sz w:val="28"/>
                <w:szCs w:val="28"/>
              </w:rPr>
            </w:pPr>
            <w:r w:rsidRPr="009170EA">
              <w:rPr>
                <w:rFonts w:ascii="Calibri" w:hAnsi="Calibri" w:cs="Calibri"/>
                <w:b/>
                <w:bCs/>
                <w:sz w:val="28"/>
                <w:szCs w:val="28"/>
              </w:rPr>
              <w:t xml:space="preserve">WARTOŚĆ </w:t>
            </w:r>
            <w:r w:rsidRPr="009170EA">
              <w:rPr>
                <w:rFonts w:ascii="Calibri" w:hAnsi="Calibri" w:cs="Calibri"/>
                <w:b/>
                <w:bCs/>
                <w:i/>
                <w:iCs/>
                <w:sz w:val="28"/>
                <w:szCs w:val="28"/>
              </w:rPr>
              <w:t xml:space="preserve">(Suma pozycji </w:t>
            </w:r>
            <w:r w:rsidR="002D4292">
              <w:rPr>
                <w:rFonts w:ascii="Calibri" w:hAnsi="Calibri" w:cs="Calibri"/>
                <w:b/>
                <w:bCs/>
                <w:i/>
                <w:iCs/>
                <w:sz w:val="28"/>
                <w:szCs w:val="28"/>
              </w:rPr>
              <w:t>1-5</w:t>
            </w:r>
            <w:r w:rsidRPr="009170EA">
              <w:rPr>
                <w:rFonts w:ascii="Calibri" w:hAnsi="Calibri" w:cs="Calibri"/>
                <w:b/>
                <w:bCs/>
                <w:i/>
                <w:iCs/>
                <w:sz w:val="28"/>
                <w:szCs w:val="28"/>
              </w:rPr>
              <w:t>)</w:t>
            </w:r>
          </w:p>
        </w:tc>
        <w:tc>
          <w:tcPr>
            <w:tcW w:w="2574" w:type="dxa"/>
          </w:tcPr>
          <w:p w14:paraId="5195AF17" w14:textId="77777777" w:rsidR="009170EA" w:rsidRDefault="009170EA" w:rsidP="00CA0631">
            <w:pPr>
              <w:pStyle w:val="Akapitzlist"/>
              <w:spacing w:line="288" w:lineRule="auto"/>
              <w:ind w:left="0"/>
              <w:contextualSpacing/>
              <w:rPr>
                <w:rFonts w:ascii="Calibri" w:hAnsi="Calibri" w:cs="Calibri"/>
              </w:rPr>
            </w:pPr>
          </w:p>
        </w:tc>
      </w:tr>
    </w:tbl>
    <w:p w14:paraId="5BB70883" w14:textId="77777777" w:rsidR="00976A2E" w:rsidRPr="009170EA" w:rsidRDefault="00976A2E" w:rsidP="009170EA">
      <w:pPr>
        <w:spacing w:line="600" w:lineRule="auto"/>
        <w:contextualSpacing/>
        <w:rPr>
          <w:rFonts w:ascii="Calibri" w:hAnsi="Calibri" w:cs="Calibri"/>
        </w:rPr>
      </w:pPr>
    </w:p>
    <w:p w14:paraId="1BCCE92A" w14:textId="62AF9A58" w:rsidR="00C45858" w:rsidRDefault="00C45858" w:rsidP="00C45858">
      <w:pPr>
        <w:spacing w:line="600" w:lineRule="auto"/>
        <w:jc w:val="center"/>
        <w:rPr>
          <w:rFonts w:asciiTheme="minorHAnsi" w:hAnsiTheme="minorHAnsi" w:cstheme="minorHAnsi"/>
          <w:b/>
        </w:rPr>
      </w:pPr>
      <w:r>
        <w:rPr>
          <w:rFonts w:asciiTheme="minorHAnsi" w:hAnsiTheme="minorHAnsi" w:cstheme="minorHAnsi"/>
          <w:b/>
        </w:rPr>
        <w:t>VAT:………………………………………… %</w:t>
      </w:r>
    </w:p>
    <w:p w14:paraId="2D4A45FA" w14:textId="1200AC8E" w:rsidR="00355AE1" w:rsidRPr="003A0CBC" w:rsidRDefault="00355AE1" w:rsidP="003A0CBC">
      <w:pPr>
        <w:spacing w:line="360" w:lineRule="auto"/>
        <w:jc w:val="both"/>
        <w:rPr>
          <w:rFonts w:asciiTheme="minorHAnsi" w:hAnsiTheme="minorHAnsi" w:cstheme="minorHAnsi"/>
          <w:b/>
          <w:bCs/>
        </w:rPr>
      </w:pPr>
      <w:r w:rsidRPr="00355AE1">
        <w:rPr>
          <w:rFonts w:asciiTheme="minorHAnsi" w:hAnsiTheme="minorHAnsi" w:cstheme="minorHAnsi"/>
          <w:b/>
          <w:bCs/>
        </w:rPr>
        <w:t>Termin płatności: przelew 30 dni od daty doręczenia Zamawiającemu prawidłowo wystawionej faktury VAT.</w:t>
      </w:r>
    </w:p>
    <w:p w14:paraId="24A6C7FD"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rPr>
      </w:pPr>
      <w:r w:rsidRPr="00A633BB">
        <w:rPr>
          <w:rFonts w:ascii="Calibri" w:hAnsi="Calibri" w:cs="Calibri"/>
        </w:rPr>
        <w:t>Zapoznaliśmy się i w pełni akceptujemy treść SWZ wraz ze wszystkimi załącznikami, w tym akceptujemy treść wzoru umowy, treść wyjaśnień i modyfikacji SWZ wraz ze wszystkimi załącznikami i nie wnosimy do nich zastrzeżeń a w przypadku wyboru naszej oferty zobowiązujemy się do zawarcia umowy, zgodnie ze wzorem załączonym do SWZ.</w:t>
      </w:r>
    </w:p>
    <w:p w14:paraId="2D530456"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rPr>
      </w:pPr>
      <w:r w:rsidRPr="00A633BB">
        <w:rPr>
          <w:rFonts w:ascii="Calibri" w:hAnsi="Calibri" w:cs="Calibri"/>
        </w:rPr>
        <w:t>Oświadczamy, że zapoznaliśmy się z zasadami określonymi w Kodeksie Postępowania dla Partnerów Biznesowych Spółek GK PGE oraz w Dobrych praktykach zakupowych. W przypadku wyboru naszej Oferty ostatecznej zapewniamy, że my, nasi pracownicy, współpracownicy, osoby, przy pomocy, których będziemy świadczyć dostawę lub podwykonawcy będziemy przestrzegać wszystkich obowiązujących przepisów prawa oraz postanowień wyżej wymienionych dokumentów.</w:t>
      </w:r>
    </w:p>
    <w:p w14:paraId="64DA1F65"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rPr>
      </w:pPr>
      <w:r w:rsidRPr="00A633BB">
        <w:rPr>
          <w:rFonts w:ascii="Calibri" w:hAnsi="Calibri" w:cs="Calibri"/>
        </w:rPr>
        <w:lastRenderedPageBreak/>
        <w:t>Podane w Ofercie elementy ceny obejmują przedmiot i zakres Zamówienia zgodnie z zasadami i warunkami określonymi w SWZ, a także uwzględniają wszystkie składniki związane z realizacją przedmiotu Zamówienia wpływające na wysokość ceny.</w:t>
      </w:r>
    </w:p>
    <w:p w14:paraId="1EF362D3"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b/>
        </w:rPr>
      </w:pPr>
      <w:r w:rsidRPr="00A633BB">
        <w:rPr>
          <w:rFonts w:ascii="Calibri" w:hAnsi="Calibri" w:cs="Calibri"/>
        </w:rPr>
        <w:t>Otrzymaliśmy konieczne informacje do przygotowania Oferty i wykonania zamówienia.</w:t>
      </w:r>
    </w:p>
    <w:p w14:paraId="7A22F92A"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bCs/>
        </w:rPr>
      </w:pPr>
      <w:r w:rsidRPr="00A633BB">
        <w:rPr>
          <w:rFonts w:ascii="Calibri" w:hAnsi="Calibri" w:cs="Calibri"/>
          <w:bCs/>
        </w:rPr>
        <w:t>Uważamy się za związanych niniejszą Ofertą przez okres 30 dni od upływu terminu składania Ofert.</w:t>
      </w:r>
    </w:p>
    <w:p w14:paraId="2ABDA929" w14:textId="77777777" w:rsidR="00355AE1" w:rsidRDefault="00355AE1" w:rsidP="00355AE1">
      <w:pPr>
        <w:pStyle w:val="Akapitzlist"/>
        <w:numPr>
          <w:ilvl w:val="0"/>
          <w:numId w:val="34"/>
        </w:numPr>
        <w:spacing w:before="120"/>
        <w:ind w:left="567" w:hanging="567"/>
        <w:contextualSpacing/>
        <w:jc w:val="both"/>
        <w:rPr>
          <w:rFonts w:ascii="Calibri" w:hAnsi="Calibri" w:cs="Calibri"/>
          <w:bCs/>
        </w:rPr>
      </w:pPr>
      <w:r w:rsidRPr="00A633BB">
        <w:rPr>
          <w:rFonts w:ascii="Calibri" w:hAnsi="Calibri" w:cs="Calibri"/>
          <w:bCs/>
        </w:rPr>
        <w:t>Oświadczamy, iż zachowamy poufność danych uzyskanych w toku postępowania zakupowego.</w:t>
      </w:r>
    </w:p>
    <w:p w14:paraId="490F48C2"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Oświadczamy, iż akceptujemy termin realizacji Zamówienia wskazany w SWZ.</w:t>
      </w:r>
    </w:p>
    <w:p w14:paraId="6A672386"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Oświadczamy, że informacje zawarte na stronach  Oferty stanowią informacje wyłącznie do użytku Zamawiającego.</w:t>
      </w:r>
    </w:p>
    <w:p w14:paraId="11CABED9"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Oświadczamy, że niedoszacowanie, pominięcie lub brak należytego rozpoznania przez nas zakresu przedmiotu Zamówienia nie jest podstawą do żądania zmiany ceny.</w:t>
      </w:r>
    </w:p>
    <w:p w14:paraId="2A084547"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w:t>
      </w:r>
      <w:r w:rsidRPr="00B275EC">
        <w:rPr>
          <w:rFonts w:ascii="Calibri" w:hAnsi="Calibri" w:cs="Calibri"/>
          <w:bCs/>
          <w:u w:val="single"/>
        </w:rPr>
        <w:t xml:space="preserve"> </w:t>
      </w:r>
      <w:hyperlink r:id="rId9" w:history="1">
        <w:r w:rsidRPr="00911179">
          <w:rPr>
            <w:rStyle w:val="Hipercze"/>
            <w:rFonts w:ascii="Calibri" w:hAnsi="Calibri" w:cs="Calibri"/>
            <w:bCs/>
          </w:rPr>
          <w:t>https://zower.pl/index.php/ochrona-danych-osobowych/</w:t>
        </w:r>
      </w:hyperlink>
      <w:r>
        <w:rPr>
          <w:rFonts w:ascii="Calibri" w:hAnsi="Calibri" w:cs="Calibri"/>
          <w:bCs/>
          <w:u w:val="single"/>
        </w:rPr>
        <w:t xml:space="preserve"> </w:t>
      </w:r>
    </w:p>
    <w:p w14:paraId="1A568259"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03D343BD"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5ADA4E00"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 xml:space="preserve">Dopełniliśmy wszelkich obowiązków w stosunku do osób, których dane przekazujemy oraz w stosunku do Zamawiającego wynikających z przepisów o  ochronie danych osobowych i przepisów RODO. </w:t>
      </w:r>
    </w:p>
    <w:p w14:paraId="03EF3384" w14:textId="21E37C56"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 xml:space="preserve">Przekazywane przez nas dane osobowe mogą być wykorzystane wyłącznie w  celach związanych z prowadzonym postępowaniem </w:t>
      </w:r>
      <w:r w:rsidRPr="003A0CBC">
        <w:rPr>
          <w:rFonts w:ascii="Calibri" w:hAnsi="Calibri" w:cs="Calibri"/>
          <w:bCs/>
        </w:rPr>
        <w:t xml:space="preserve">nr </w:t>
      </w:r>
      <w:r w:rsidRPr="003A0CBC">
        <w:rPr>
          <w:rFonts w:ascii="Calibri" w:hAnsi="Calibri" w:cs="Calibri"/>
          <w:b/>
          <w:bCs/>
        </w:rPr>
        <w:t>PZ/</w:t>
      </w:r>
      <w:r w:rsidR="002D4292">
        <w:rPr>
          <w:rFonts w:ascii="Calibri" w:hAnsi="Calibri" w:cs="Calibri"/>
          <w:b/>
          <w:bCs/>
        </w:rPr>
        <w:t>R</w:t>
      </w:r>
      <w:r w:rsidR="00476DBA" w:rsidRPr="003A0CBC">
        <w:rPr>
          <w:rFonts w:ascii="Calibri" w:hAnsi="Calibri" w:cs="Calibri"/>
          <w:b/>
          <w:bCs/>
        </w:rPr>
        <w:t>/</w:t>
      </w:r>
      <w:r w:rsidR="002D4292">
        <w:rPr>
          <w:rFonts w:ascii="Calibri" w:hAnsi="Calibri" w:cs="Calibri"/>
          <w:b/>
          <w:bCs/>
        </w:rPr>
        <w:t>1</w:t>
      </w:r>
      <w:r w:rsidRPr="003A0CBC">
        <w:rPr>
          <w:rFonts w:ascii="Calibri" w:hAnsi="Calibri" w:cs="Calibri"/>
          <w:b/>
          <w:bCs/>
        </w:rPr>
        <w:t>/202</w:t>
      </w:r>
      <w:r w:rsidR="002D4292">
        <w:rPr>
          <w:rFonts w:ascii="Calibri" w:hAnsi="Calibri" w:cs="Calibri"/>
          <w:b/>
          <w:bCs/>
        </w:rPr>
        <w:t>6</w:t>
      </w:r>
    </w:p>
    <w:p w14:paraId="53849433" w14:textId="77777777" w:rsidR="00355AE1" w:rsidRDefault="00355AE1" w:rsidP="002D4292">
      <w:pPr>
        <w:tabs>
          <w:tab w:val="left" w:pos="2340"/>
        </w:tabs>
        <w:rPr>
          <w:rFonts w:ascii="Calibri" w:hAnsi="Calibri" w:cs="Calibri"/>
          <w:bCs/>
          <w:i/>
        </w:rPr>
      </w:pPr>
    </w:p>
    <w:p w14:paraId="5CBF6044" w14:textId="77777777" w:rsidR="00355AE1" w:rsidRDefault="00355AE1" w:rsidP="00A43A7E">
      <w:pPr>
        <w:tabs>
          <w:tab w:val="left" w:pos="2340"/>
        </w:tabs>
        <w:ind w:left="709" w:hanging="709"/>
        <w:rPr>
          <w:rFonts w:ascii="Calibri" w:hAnsi="Calibri" w:cs="Calibri"/>
          <w:bCs/>
          <w:i/>
        </w:rPr>
      </w:pPr>
    </w:p>
    <w:p w14:paraId="5873E43D" w14:textId="77777777" w:rsidR="00DC35CD" w:rsidRDefault="00DC35CD" w:rsidP="002D4292">
      <w:pPr>
        <w:tabs>
          <w:tab w:val="left" w:pos="2340"/>
        </w:tabs>
        <w:rPr>
          <w:rFonts w:ascii="Calibri" w:hAnsi="Calibri" w:cs="Calibri"/>
          <w:bCs/>
          <w:i/>
        </w:rPr>
      </w:pPr>
    </w:p>
    <w:p w14:paraId="53A8A054" w14:textId="77777777" w:rsidR="00DC35CD" w:rsidRDefault="00DC35CD" w:rsidP="00A43A7E">
      <w:pPr>
        <w:tabs>
          <w:tab w:val="left" w:pos="2340"/>
        </w:tabs>
        <w:ind w:left="709" w:hanging="709"/>
        <w:rPr>
          <w:rFonts w:ascii="Calibri" w:hAnsi="Calibri" w:cs="Calibri"/>
          <w:bCs/>
          <w:i/>
        </w:rPr>
      </w:pPr>
    </w:p>
    <w:p w14:paraId="46AECE0B" w14:textId="77777777" w:rsidR="00DC35CD" w:rsidRDefault="00DC35CD" w:rsidP="00A43A7E">
      <w:pPr>
        <w:tabs>
          <w:tab w:val="left" w:pos="2340"/>
        </w:tabs>
        <w:ind w:left="709" w:hanging="709"/>
        <w:rPr>
          <w:rFonts w:ascii="Calibri" w:hAnsi="Calibri" w:cs="Calibri"/>
          <w:bCs/>
          <w:i/>
        </w:rPr>
      </w:pPr>
    </w:p>
    <w:p w14:paraId="4E3A3733" w14:textId="77777777" w:rsidR="00DC35CD" w:rsidRDefault="00DC35CD" w:rsidP="002D4292">
      <w:pPr>
        <w:tabs>
          <w:tab w:val="left" w:pos="2340"/>
        </w:tabs>
        <w:rPr>
          <w:rFonts w:ascii="Calibri" w:hAnsi="Calibri" w:cs="Calibri"/>
          <w:bCs/>
          <w:i/>
        </w:rPr>
      </w:pPr>
    </w:p>
    <w:p w14:paraId="6DD86291" w14:textId="77777777" w:rsidR="00DC35CD" w:rsidRDefault="00DC35CD" w:rsidP="00A43A7E">
      <w:pPr>
        <w:tabs>
          <w:tab w:val="left" w:pos="2340"/>
        </w:tabs>
        <w:ind w:left="709" w:hanging="709"/>
        <w:rPr>
          <w:rFonts w:ascii="Calibri" w:hAnsi="Calibri" w:cs="Calibri"/>
          <w:bCs/>
          <w:i/>
        </w:rPr>
      </w:pPr>
    </w:p>
    <w:p w14:paraId="36F2A399" w14:textId="77777777" w:rsidR="00DC35CD" w:rsidRDefault="00DC35CD" w:rsidP="00A43A7E">
      <w:pPr>
        <w:tabs>
          <w:tab w:val="left" w:pos="2340"/>
        </w:tabs>
        <w:ind w:left="709" w:hanging="709"/>
        <w:rPr>
          <w:rFonts w:ascii="Calibri" w:hAnsi="Calibri" w:cs="Calibri"/>
          <w:bCs/>
          <w:i/>
        </w:rPr>
      </w:pPr>
    </w:p>
    <w:p w14:paraId="24129796" w14:textId="77777777" w:rsidR="00DC35CD" w:rsidRDefault="00DC35CD" w:rsidP="00A43A7E">
      <w:pPr>
        <w:tabs>
          <w:tab w:val="left" w:pos="2340"/>
        </w:tabs>
        <w:ind w:left="709" w:hanging="709"/>
        <w:rPr>
          <w:rFonts w:ascii="Calibri" w:hAnsi="Calibri" w:cs="Calibri"/>
          <w:bCs/>
          <w:i/>
        </w:rPr>
      </w:pPr>
    </w:p>
    <w:p w14:paraId="2C1EBEA3" w14:textId="77777777" w:rsidR="00355AE1" w:rsidRPr="00A633BB" w:rsidRDefault="00355AE1" w:rsidP="00A43A7E">
      <w:pPr>
        <w:tabs>
          <w:tab w:val="left" w:pos="2340"/>
        </w:tabs>
        <w:ind w:left="709" w:hanging="709"/>
        <w:rPr>
          <w:rFonts w:ascii="Calibri" w:hAnsi="Calibri" w:cs="Calibri"/>
          <w:bCs/>
          <w:i/>
        </w:rPr>
      </w:pPr>
    </w:p>
    <w:p w14:paraId="03E34D19" w14:textId="77777777" w:rsidR="00A43A7E" w:rsidRPr="00A633BB" w:rsidRDefault="00A43A7E" w:rsidP="00A43A7E">
      <w:pPr>
        <w:tabs>
          <w:tab w:val="left" w:pos="2340"/>
        </w:tabs>
        <w:ind w:left="709" w:hanging="709"/>
        <w:rPr>
          <w:rFonts w:ascii="Calibri" w:hAnsi="Calibri" w:cs="Calibri"/>
          <w:bCs/>
          <w:i/>
        </w:rPr>
      </w:pPr>
    </w:p>
    <w:p w14:paraId="4211784C" w14:textId="77777777" w:rsidR="00A43A7E" w:rsidRPr="00A633BB" w:rsidRDefault="00A43A7E" w:rsidP="00A43A7E">
      <w:pPr>
        <w:ind w:left="709" w:right="-993" w:hanging="709"/>
        <w:rPr>
          <w:rFonts w:ascii="Calibri" w:hAnsi="Calibri" w:cs="Calibri"/>
          <w:sz w:val="16"/>
          <w:szCs w:val="16"/>
        </w:rPr>
      </w:pPr>
      <w:bookmarkStart w:id="3" w:name="_Hlk140143000"/>
      <w:r w:rsidRPr="00A633BB">
        <w:rPr>
          <w:rFonts w:ascii="Calibri" w:hAnsi="Calibri" w:cs="Calibri"/>
          <w:sz w:val="16"/>
          <w:szCs w:val="16"/>
        </w:rPr>
        <w:t>..............................................., dn. ..............................</w:t>
      </w:r>
      <w:r w:rsidRPr="00A633BB">
        <w:rPr>
          <w:rFonts w:ascii="Calibri" w:hAnsi="Calibri" w:cs="Calibri"/>
          <w:sz w:val="16"/>
          <w:szCs w:val="16"/>
        </w:rPr>
        <w:tab/>
        <w:t xml:space="preserve">           </w:t>
      </w:r>
      <w:r w:rsidRPr="00A633BB">
        <w:rPr>
          <w:rFonts w:ascii="Calibri" w:hAnsi="Calibri" w:cs="Calibri"/>
          <w:sz w:val="16"/>
          <w:szCs w:val="16"/>
        </w:rPr>
        <w:tab/>
      </w:r>
      <w:r w:rsidRPr="00A633BB">
        <w:rPr>
          <w:rFonts w:ascii="Calibri" w:hAnsi="Calibri" w:cs="Calibri"/>
          <w:sz w:val="16"/>
          <w:szCs w:val="16"/>
        </w:rPr>
        <w:tab/>
      </w:r>
      <w:r w:rsidRPr="00A633BB">
        <w:rPr>
          <w:rFonts w:ascii="Calibri" w:hAnsi="Calibri" w:cs="Calibri"/>
          <w:sz w:val="16"/>
          <w:szCs w:val="16"/>
        </w:rPr>
        <w:tab/>
        <w:t>………………………............................................................................</w:t>
      </w:r>
    </w:p>
    <w:p w14:paraId="0242C8F2" w14:textId="7B14EE96" w:rsidR="00C3562B" w:rsidRPr="00711F88" w:rsidRDefault="00A43A7E" w:rsidP="00711F88">
      <w:pPr>
        <w:ind w:left="709" w:right="68" w:hanging="709"/>
        <w:jc w:val="center"/>
        <w:rPr>
          <w:rFonts w:ascii="Calibri" w:hAnsi="Calibri" w:cs="Calibri"/>
          <w:b/>
          <w:sz w:val="20"/>
          <w:szCs w:val="20"/>
        </w:rPr>
      </w:pPr>
      <w:r w:rsidRPr="00A633BB">
        <w:rPr>
          <w:rFonts w:ascii="Calibri" w:hAnsi="Calibri" w:cs="Calibri"/>
          <w:i/>
          <w:sz w:val="20"/>
          <w:szCs w:val="20"/>
        </w:rPr>
        <w:t>Podpis osób uprawnionych do składania oświadczeń woli w imieniu Wykonawcy oraz pieczątka / pieczątki</w:t>
      </w:r>
      <w:bookmarkEnd w:id="3"/>
    </w:p>
    <w:p w14:paraId="7B30DF6F" w14:textId="77777777" w:rsidR="001F7D70" w:rsidRPr="00A633BB" w:rsidRDefault="001F7D70" w:rsidP="00A43A7E">
      <w:pPr>
        <w:rPr>
          <w:rFonts w:ascii="Calibri" w:hAnsi="Calibri" w:cs="Calibri"/>
        </w:rPr>
      </w:pPr>
    </w:p>
    <w:sectPr w:rsidR="001F7D70" w:rsidRPr="00A633BB" w:rsidSect="00C91618">
      <w:headerReference w:type="default" r:id="rId10"/>
      <w:footerReference w:type="default" r:id="rId11"/>
      <w:pgSz w:w="11906" w:h="16838"/>
      <w:pgMar w:top="180" w:right="1106"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700F1" w14:textId="77777777" w:rsidR="00311122" w:rsidRDefault="00311122" w:rsidP="006D100B">
      <w:r>
        <w:separator/>
      </w:r>
    </w:p>
  </w:endnote>
  <w:endnote w:type="continuationSeparator" w:id="0">
    <w:p w14:paraId="0459FC42" w14:textId="77777777" w:rsidR="00311122" w:rsidRDefault="00311122" w:rsidP="006D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4A07" w14:textId="6CB686D2" w:rsidR="00EA7ADC" w:rsidRDefault="00EA7ADC">
    <w:pPr>
      <w:pStyle w:val="Stopka"/>
    </w:pPr>
    <w:r>
      <w:rPr>
        <w:noProof/>
        <w:color w:val="4F81BD" w:themeColor="accent1"/>
      </w:rPr>
      <mc:AlternateContent>
        <mc:Choice Requires="wps">
          <w:drawing>
            <wp:anchor distT="0" distB="0" distL="114300" distR="114300" simplePos="0" relativeHeight="251659264" behindDoc="0" locked="0" layoutInCell="1" allowOverlap="1" wp14:anchorId="10EA3380" wp14:editId="03C66AA1">
              <wp:simplePos x="0" y="0"/>
              <wp:positionH relativeFrom="page">
                <wp:align>center</wp:align>
              </wp:positionH>
              <wp:positionV relativeFrom="page">
                <wp:align>center</wp:align>
              </wp:positionV>
              <wp:extent cx="7364730" cy="9528810"/>
              <wp:effectExtent l="0" t="0" r="26670" b="26670"/>
              <wp:wrapNone/>
              <wp:docPr id="452" name="Prostokąt 7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8135E60" id="Prostokąt 7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938953 [1614]" strokeweight="1.25pt">
              <w10:wrap anchorx="page" anchory="page"/>
            </v:rect>
          </w:pict>
        </mc:Fallback>
      </mc:AlternateContent>
    </w:r>
    <w:r>
      <w:rPr>
        <w:color w:val="4F81BD" w:themeColor="accent1"/>
      </w:rPr>
      <w:t xml:space="preserve"> </w:t>
    </w:r>
    <w:r>
      <w:rPr>
        <w:rFonts w:asciiTheme="majorHAnsi" w:eastAsiaTheme="majorEastAsia" w:hAnsiTheme="majorHAnsi" w:cstheme="majorBidi"/>
        <w:color w:val="4F81BD" w:themeColor="accent1"/>
        <w:sz w:val="20"/>
        <w:szCs w:val="20"/>
      </w:rPr>
      <w:t xml:space="preserve">str. </w:t>
    </w:r>
    <w:r>
      <w:rPr>
        <w:rFonts w:asciiTheme="minorHAnsi" w:eastAsiaTheme="minorEastAsia" w:hAnsiTheme="minorHAnsi" w:cstheme="minorBidi"/>
        <w:color w:val="4F81BD" w:themeColor="accent1"/>
        <w:sz w:val="20"/>
        <w:szCs w:val="20"/>
      </w:rPr>
      <w:fldChar w:fldCharType="begin"/>
    </w:r>
    <w:r>
      <w:rPr>
        <w:color w:val="4F81BD" w:themeColor="accent1"/>
        <w:sz w:val="20"/>
        <w:szCs w:val="20"/>
      </w:rPr>
      <w:instrText>PAGE    \* MERGEFORMAT</w:instrText>
    </w:r>
    <w:r>
      <w:rPr>
        <w:rFonts w:asciiTheme="minorHAnsi" w:eastAsiaTheme="minorEastAsia" w:hAnsiTheme="minorHAnsi" w:cstheme="minorBidi"/>
        <w:color w:val="4F81BD" w:themeColor="accent1"/>
        <w:sz w:val="20"/>
        <w:szCs w:val="20"/>
      </w:rPr>
      <w:fldChar w:fldCharType="separate"/>
    </w:r>
    <w:r w:rsidR="00CB4E47" w:rsidRPr="00CB4E47">
      <w:rPr>
        <w:rFonts w:asciiTheme="majorHAnsi" w:eastAsiaTheme="majorEastAsia" w:hAnsiTheme="majorHAnsi" w:cstheme="majorBidi"/>
        <w:noProof/>
        <w:color w:val="4F81BD" w:themeColor="accent1"/>
        <w:sz w:val="20"/>
        <w:szCs w:val="20"/>
      </w:rPr>
      <w:t>24</w:t>
    </w:r>
    <w:r>
      <w:rPr>
        <w:rFonts w:asciiTheme="majorHAnsi" w:eastAsiaTheme="majorEastAsia" w:hAnsiTheme="majorHAnsi" w:cstheme="majorBidi"/>
        <w:color w:val="4F81BD" w:themeColor="accent1"/>
        <w:sz w:val="20"/>
        <w:szCs w:val="20"/>
      </w:rPr>
      <w:fldChar w:fldCharType="end"/>
    </w:r>
    <w:r>
      <w:rPr>
        <w:rFonts w:asciiTheme="majorHAnsi" w:eastAsiaTheme="majorEastAsia" w:hAnsiTheme="majorHAnsi" w:cstheme="majorBidi"/>
        <w:color w:val="4F81BD" w:themeColor="accent1"/>
        <w:sz w:val="20"/>
        <w:szCs w:val="20"/>
      </w:rPr>
      <w:tab/>
    </w:r>
    <w:r w:rsidR="00E82874">
      <w:rPr>
        <w:rFonts w:asciiTheme="majorHAnsi" w:eastAsiaTheme="majorEastAsia" w:hAnsiTheme="majorHAnsi" w:cstheme="majorBidi"/>
        <w:color w:val="4F81BD" w:themeColor="accent1"/>
        <w:sz w:val="20"/>
        <w:szCs w:val="20"/>
      </w:rPr>
      <w:t>Załącznik nr 2 do SWZ</w:t>
    </w:r>
    <w:r>
      <w:rPr>
        <w:rFonts w:asciiTheme="majorHAnsi" w:eastAsiaTheme="majorEastAsia" w:hAnsiTheme="majorHAnsi" w:cstheme="majorBidi"/>
        <w:color w:val="4F81BD" w:themeColor="accent1"/>
        <w:sz w:val="20"/>
        <w:szCs w:val="20"/>
      </w:rPr>
      <w:t xml:space="preserve"> - Postępowanie nr P</w:t>
    </w:r>
    <w:r w:rsidR="00355AE1">
      <w:rPr>
        <w:rFonts w:asciiTheme="majorHAnsi" w:eastAsiaTheme="majorEastAsia" w:hAnsiTheme="majorHAnsi" w:cstheme="majorBidi"/>
        <w:color w:val="4F81BD" w:themeColor="accent1"/>
        <w:sz w:val="20"/>
        <w:szCs w:val="20"/>
      </w:rPr>
      <w:t>Z</w:t>
    </w:r>
    <w:r>
      <w:rPr>
        <w:rFonts w:asciiTheme="majorHAnsi" w:eastAsiaTheme="majorEastAsia" w:hAnsiTheme="majorHAnsi" w:cstheme="majorBidi"/>
        <w:color w:val="4F81BD" w:themeColor="accent1"/>
        <w:sz w:val="20"/>
        <w:szCs w:val="20"/>
      </w:rPr>
      <w:t>/</w:t>
    </w:r>
    <w:r w:rsidR="002D4292">
      <w:rPr>
        <w:rFonts w:asciiTheme="majorHAnsi" w:eastAsiaTheme="majorEastAsia" w:hAnsiTheme="majorHAnsi" w:cstheme="majorBidi"/>
        <w:color w:val="4F81BD" w:themeColor="accent1"/>
        <w:sz w:val="20"/>
        <w:szCs w:val="20"/>
      </w:rPr>
      <w:t>R/1</w:t>
    </w:r>
    <w:r w:rsidR="00476DBA">
      <w:rPr>
        <w:rFonts w:asciiTheme="majorHAnsi" w:eastAsiaTheme="majorEastAsia" w:hAnsiTheme="majorHAnsi" w:cstheme="majorBidi"/>
        <w:color w:val="4F81BD" w:themeColor="accent1"/>
        <w:sz w:val="20"/>
        <w:szCs w:val="20"/>
      </w:rPr>
      <w:t>/</w:t>
    </w:r>
    <w:r>
      <w:rPr>
        <w:rFonts w:asciiTheme="majorHAnsi" w:eastAsiaTheme="majorEastAsia" w:hAnsiTheme="majorHAnsi" w:cstheme="majorBidi"/>
        <w:color w:val="4F81BD" w:themeColor="accent1"/>
        <w:sz w:val="20"/>
        <w:szCs w:val="20"/>
      </w:rPr>
      <w:t>202</w:t>
    </w:r>
    <w:r w:rsidR="002D4292">
      <w:rPr>
        <w:rFonts w:asciiTheme="majorHAnsi" w:eastAsiaTheme="majorEastAsia" w:hAnsiTheme="majorHAnsi" w:cstheme="majorBidi"/>
        <w:color w:val="4F81BD" w:themeColor="accent1"/>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C63D" w14:textId="77777777" w:rsidR="00311122" w:rsidRDefault="00311122" w:rsidP="006D100B">
      <w:r>
        <w:separator/>
      </w:r>
    </w:p>
  </w:footnote>
  <w:footnote w:type="continuationSeparator" w:id="0">
    <w:p w14:paraId="4313DD82" w14:textId="77777777" w:rsidR="00311122" w:rsidRDefault="00311122" w:rsidP="006D100B">
      <w:r>
        <w:continuationSeparator/>
      </w:r>
    </w:p>
  </w:footnote>
  <w:footnote w:id="1">
    <w:p w14:paraId="39E0D921" w14:textId="77777777" w:rsidR="00355AE1" w:rsidRPr="001270AE" w:rsidRDefault="00355AE1" w:rsidP="00355AE1">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C529" w14:textId="3DC947B5" w:rsidR="00490E0B" w:rsidRDefault="00490E0B">
    <w:pPr>
      <w:pStyle w:val="Nagwek"/>
    </w:pPr>
    <w:r w:rsidRPr="00490E0B">
      <w:rPr>
        <w:noProof/>
      </w:rPr>
      <w:drawing>
        <wp:inline distT="0" distB="0" distL="0" distR="0" wp14:anchorId="6E362830" wp14:editId="77CAE71A">
          <wp:extent cx="5958205" cy="770890"/>
          <wp:effectExtent l="0" t="0" r="4445" b="0"/>
          <wp:docPr id="65067061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8205" cy="770890"/>
                  </a:xfrm>
                  <a:prstGeom prst="rect">
                    <a:avLst/>
                  </a:prstGeom>
                  <a:noFill/>
                  <a:ln>
                    <a:noFill/>
                  </a:ln>
                </pic:spPr>
              </pic:pic>
            </a:graphicData>
          </a:graphic>
        </wp:inline>
      </w:drawing>
    </w:r>
  </w:p>
  <w:p w14:paraId="437BF74B" w14:textId="77777777" w:rsidR="00EA7ADC" w:rsidRDefault="00EA7A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C04237"/>
    <w:multiLevelType w:val="multilevel"/>
    <w:tmpl w:val="EAF4365A"/>
    <w:lvl w:ilvl="0">
      <w:start w:val="9"/>
      <w:numFmt w:val="decimal"/>
      <w:lvlText w:val="%1."/>
      <w:lvlJc w:val="left"/>
      <w:pPr>
        <w:ind w:left="612" w:hanging="612"/>
      </w:pPr>
      <w:rPr>
        <w:rFonts w:hint="default"/>
        <w:b/>
      </w:rPr>
    </w:lvl>
    <w:lvl w:ilvl="1">
      <w:start w:val="3"/>
      <w:numFmt w:val="decimal"/>
      <w:lvlText w:val="%1.%2."/>
      <w:lvlJc w:val="left"/>
      <w:pPr>
        <w:ind w:left="612" w:hanging="612"/>
      </w:pPr>
      <w:rPr>
        <w:rFonts w:hint="default"/>
        <w:b/>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420A8E"/>
    <w:multiLevelType w:val="multilevel"/>
    <w:tmpl w:val="13FE73FA"/>
    <w:lvl w:ilvl="0">
      <w:start w:val="1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E8B4C074"/>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bCs w:val="0"/>
        <w:sz w:val="24"/>
        <w:szCs w:val="24"/>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F5551C"/>
    <w:multiLevelType w:val="hybridMultilevel"/>
    <w:tmpl w:val="A4A01352"/>
    <w:lvl w:ilvl="0" w:tplc="EA9C0A4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B71770"/>
    <w:multiLevelType w:val="hybridMultilevel"/>
    <w:tmpl w:val="9FBC6F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726CAF"/>
    <w:multiLevelType w:val="multilevel"/>
    <w:tmpl w:val="C7D0F2BE"/>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A63BE3"/>
    <w:multiLevelType w:val="multilevel"/>
    <w:tmpl w:val="34F06B4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F1F171A"/>
    <w:multiLevelType w:val="multilevel"/>
    <w:tmpl w:val="D8F6E43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0"/>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4980919"/>
    <w:multiLevelType w:val="multilevel"/>
    <w:tmpl w:val="28A00B7C"/>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7D44F5"/>
    <w:multiLevelType w:val="hybridMultilevel"/>
    <w:tmpl w:val="5CBE7318"/>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E7B7083"/>
    <w:multiLevelType w:val="hybridMultilevel"/>
    <w:tmpl w:val="3704F0F6"/>
    <w:lvl w:ilvl="0" w:tplc="BC2EBED6">
      <w:start w:val="2"/>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A3C65206"/>
    <w:lvl w:ilvl="0">
      <w:start w:val="6"/>
      <w:numFmt w:val="decimal"/>
      <w:lvlText w:val="%1."/>
      <w:lvlJc w:val="left"/>
      <w:pPr>
        <w:ind w:left="3338" w:hanging="360"/>
      </w:pPr>
      <w:rPr>
        <w:rFonts w:hint="default"/>
      </w:rPr>
    </w:lvl>
    <w:lvl w:ilvl="1">
      <w:start w:val="1"/>
      <w:numFmt w:val="decimal"/>
      <w:isLgl/>
      <w:lvlText w:val="%1.%2."/>
      <w:lvlJc w:val="left"/>
      <w:pPr>
        <w:ind w:left="720" w:hanging="720"/>
      </w:pPr>
      <w:rPr>
        <w:rFonts w:hint="default"/>
        <w:b/>
        <w:sz w:val="24"/>
        <w:szCs w:val="24"/>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F206AE"/>
    <w:multiLevelType w:val="multilevel"/>
    <w:tmpl w:val="8C122928"/>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032142"/>
    <w:multiLevelType w:val="multilevel"/>
    <w:tmpl w:val="236406EA"/>
    <w:lvl w:ilvl="0">
      <w:start w:val="11"/>
      <w:numFmt w:val="decimal"/>
      <w:lvlText w:val="%1."/>
      <w:lvlJc w:val="left"/>
      <w:pPr>
        <w:ind w:left="480" w:hanging="480"/>
      </w:pPr>
      <w:rPr>
        <w:rFonts w:hint="default"/>
      </w:rPr>
    </w:lvl>
    <w:lvl w:ilvl="1">
      <w:start w:val="8"/>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56E753A"/>
    <w:multiLevelType w:val="multilevel"/>
    <w:tmpl w:val="4B5443DC"/>
    <w:lvl w:ilvl="0">
      <w:start w:val="15"/>
      <w:numFmt w:val="decimal"/>
      <w:lvlText w:val="%1."/>
      <w:lvlJc w:val="left"/>
      <w:pPr>
        <w:ind w:left="3413" w:hanging="435"/>
      </w:pPr>
      <w:rPr>
        <w:rFonts w:hint="default"/>
      </w:rPr>
    </w:lvl>
    <w:lvl w:ilvl="1">
      <w:start w:val="1"/>
      <w:numFmt w:val="decimal"/>
      <w:lvlText w:val="%1.%2."/>
      <w:lvlJc w:val="left"/>
      <w:pPr>
        <w:ind w:left="3413" w:hanging="435"/>
      </w:pPr>
      <w:rPr>
        <w:rFonts w:hint="default"/>
        <w:b/>
        <w:bCs/>
        <w:sz w:val="24"/>
        <w:szCs w:val="24"/>
      </w:rPr>
    </w:lvl>
    <w:lvl w:ilvl="2">
      <w:start w:val="1"/>
      <w:numFmt w:val="decimal"/>
      <w:lvlText w:val="%1.%2.%3."/>
      <w:lvlJc w:val="left"/>
      <w:pPr>
        <w:ind w:left="3698" w:hanging="720"/>
      </w:pPr>
      <w:rPr>
        <w:rFonts w:hint="default"/>
      </w:rPr>
    </w:lvl>
    <w:lvl w:ilvl="3">
      <w:start w:val="1"/>
      <w:numFmt w:val="decimal"/>
      <w:lvlText w:val="%1.%2.%3.%4."/>
      <w:lvlJc w:val="left"/>
      <w:pPr>
        <w:ind w:left="3698" w:hanging="720"/>
      </w:pPr>
      <w:rPr>
        <w:rFonts w:hint="default"/>
      </w:rPr>
    </w:lvl>
    <w:lvl w:ilvl="4">
      <w:start w:val="1"/>
      <w:numFmt w:val="decimal"/>
      <w:lvlText w:val="%1.%2.%3.%4.%5."/>
      <w:lvlJc w:val="left"/>
      <w:pPr>
        <w:ind w:left="4058" w:hanging="1080"/>
      </w:pPr>
      <w:rPr>
        <w:rFonts w:hint="default"/>
      </w:rPr>
    </w:lvl>
    <w:lvl w:ilvl="5">
      <w:start w:val="1"/>
      <w:numFmt w:val="decimal"/>
      <w:lvlText w:val="%1.%2.%3.%4.%5.%6."/>
      <w:lvlJc w:val="left"/>
      <w:pPr>
        <w:ind w:left="4058" w:hanging="1080"/>
      </w:pPr>
      <w:rPr>
        <w:rFonts w:hint="default"/>
      </w:rPr>
    </w:lvl>
    <w:lvl w:ilvl="6">
      <w:start w:val="1"/>
      <w:numFmt w:val="decimal"/>
      <w:lvlText w:val="%1.%2.%3.%4.%5.%6.%7."/>
      <w:lvlJc w:val="left"/>
      <w:pPr>
        <w:ind w:left="4418" w:hanging="1440"/>
      </w:pPr>
      <w:rPr>
        <w:rFonts w:hint="default"/>
      </w:rPr>
    </w:lvl>
    <w:lvl w:ilvl="7">
      <w:start w:val="1"/>
      <w:numFmt w:val="decimal"/>
      <w:lvlText w:val="%1.%2.%3.%4.%5.%6.%7.%8."/>
      <w:lvlJc w:val="left"/>
      <w:pPr>
        <w:ind w:left="4418" w:hanging="1440"/>
      </w:pPr>
      <w:rPr>
        <w:rFonts w:hint="default"/>
      </w:rPr>
    </w:lvl>
    <w:lvl w:ilvl="8">
      <w:start w:val="1"/>
      <w:numFmt w:val="decimal"/>
      <w:lvlText w:val="%1.%2.%3.%4.%5.%6.%7.%8.%9."/>
      <w:lvlJc w:val="left"/>
      <w:pPr>
        <w:ind w:left="4778" w:hanging="1800"/>
      </w:pPr>
      <w:rPr>
        <w:rFonts w:hint="default"/>
      </w:rPr>
    </w:lvl>
  </w:abstractNum>
  <w:abstractNum w:abstractNumId="21"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77704B"/>
    <w:multiLevelType w:val="hybridMultilevel"/>
    <w:tmpl w:val="69DCA20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CA1235"/>
    <w:multiLevelType w:val="multilevel"/>
    <w:tmpl w:val="11F08650"/>
    <w:lvl w:ilvl="0">
      <w:start w:val="1"/>
      <w:numFmt w:val="decimal"/>
      <w:lvlText w:val="%1."/>
      <w:lvlJc w:val="left"/>
      <w:pPr>
        <w:ind w:left="786" w:hanging="360"/>
      </w:pPr>
      <w:rPr>
        <w:rFonts w:hint="default"/>
      </w:rPr>
    </w:lvl>
    <w:lvl w:ilvl="1">
      <w:start w:val="2"/>
      <w:numFmt w:val="upperRoman"/>
      <w:lvlText w:val="%2."/>
      <w:lvlJc w:val="left"/>
      <w:pPr>
        <w:ind w:left="786"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4" w15:restartNumberingAfterBreak="0">
    <w:nsid w:val="3EFD3CEF"/>
    <w:multiLevelType w:val="hybridMultilevel"/>
    <w:tmpl w:val="5B34399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377490"/>
    <w:multiLevelType w:val="hybridMultilevel"/>
    <w:tmpl w:val="17F8D68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7" w15:restartNumberingAfterBreak="0">
    <w:nsid w:val="567F7DCD"/>
    <w:multiLevelType w:val="multilevel"/>
    <w:tmpl w:val="D124FD88"/>
    <w:lvl w:ilvl="0">
      <w:start w:val="1"/>
      <w:numFmt w:val="decimal"/>
      <w:lvlText w:val="%1."/>
      <w:lvlJc w:val="left"/>
      <w:pPr>
        <w:ind w:left="786" w:hanging="360"/>
      </w:pPr>
    </w:lvl>
    <w:lvl w:ilvl="1">
      <w:start w:val="1"/>
      <w:numFmt w:val="upperRoman"/>
      <w:lvlText w:val="%2."/>
      <w:lvlJc w:val="left"/>
      <w:pPr>
        <w:ind w:left="786" w:hanging="360"/>
      </w:pPr>
      <w:rPr>
        <w:rFonts w:hint="default"/>
      </w:rPr>
    </w:lvl>
    <w:lvl w:ilvl="2">
      <w:start w:val="1"/>
      <w:numFmt w:val="decimal"/>
      <w:lvlText w:val="%3."/>
      <w:lvlJc w:val="left"/>
      <w:pPr>
        <w:ind w:left="360" w:hanging="360"/>
      </w:p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8"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606F7D"/>
    <w:multiLevelType w:val="multilevel"/>
    <w:tmpl w:val="CD98CC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FB461D"/>
    <w:multiLevelType w:val="multilevel"/>
    <w:tmpl w:val="3064F6B2"/>
    <w:lvl w:ilvl="0">
      <w:start w:val="5"/>
      <w:numFmt w:val="decimal"/>
      <w:lvlText w:val="%1"/>
      <w:lvlJc w:val="left"/>
      <w:pPr>
        <w:ind w:left="660" w:hanging="660"/>
      </w:pPr>
      <w:rPr>
        <w:rFonts w:hint="default"/>
      </w:rPr>
    </w:lvl>
    <w:lvl w:ilvl="1">
      <w:start w:val="1"/>
      <w:numFmt w:val="decimal"/>
      <w:lvlText w:val="%1.%2"/>
      <w:lvlJc w:val="left"/>
      <w:pPr>
        <w:ind w:left="826" w:hanging="660"/>
      </w:pPr>
      <w:rPr>
        <w:rFonts w:hint="default"/>
      </w:rPr>
    </w:lvl>
    <w:lvl w:ilvl="2">
      <w:start w:val="2"/>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1" w15:restartNumberingAfterBreak="0">
    <w:nsid w:val="62B51079"/>
    <w:multiLevelType w:val="multilevel"/>
    <w:tmpl w:val="611AB178"/>
    <w:lvl w:ilvl="0">
      <w:start w:val="12"/>
      <w:numFmt w:val="decimal"/>
      <w:lvlText w:val="%1."/>
      <w:lvlJc w:val="left"/>
      <w:pPr>
        <w:ind w:left="435" w:hanging="435"/>
      </w:pPr>
      <w:rPr>
        <w:rFonts w:hint="default"/>
      </w:rPr>
    </w:lvl>
    <w:lvl w:ilvl="1">
      <w:start w:val="4"/>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702A0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503C25"/>
    <w:multiLevelType w:val="multilevel"/>
    <w:tmpl w:val="88DCE2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D49A8"/>
    <w:multiLevelType w:val="multilevel"/>
    <w:tmpl w:val="0CE62A42"/>
    <w:lvl w:ilvl="0">
      <w:start w:val="1"/>
      <w:numFmt w:val="bullet"/>
      <w:lvlText w:val=""/>
      <w:lvlJc w:val="left"/>
      <w:pPr>
        <w:ind w:left="786" w:hanging="360"/>
      </w:pPr>
      <w:rPr>
        <w:rFonts w:ascii="Wingdings" w:hAnsi="Wingdings" w:hint="default"/>
      </w:rPr>
    </w:lvl>
    <w:lvl w:ilvl="1">
      <w:start w:val="2"/>
      <w:numFmt w:val="upperRoman"/>
      <w:lvlText w:val="%2."/>
      <w:lvlJc w:val="left"/>
      <w:pPr>
        <w:ind w:left="786"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5" w15:restartNumberingAfterBreak="0">
    <w:nsid w:val="6851457B"/>
    <w:multiLevelType w:val="multilevel"/>
    <w:tmpl w:val="AB3C920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DFA6265"/>
    <w:multiLevelType w:val="hybridMultilevel"/>
    <w:tmpl w:val="C55022F0"/>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4094F8F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672946"/>
    <w:multiLevelType w:val="multilevel"/>
    <w:tmpl w:val="0450D4F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3C7254"/>
    <w:multiLevelType w:val="multilevel"/>
    <w:tmpl w:val="AA58660A"/>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649D4"/>
    <w:multiLevelType w:val="multilevel"/>
    <w:tmpl w:val="3F9231A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0" w15:restartNumberingAfterBreak="0">
    <w:nsid w:val="74442656"/>
    <w:multiLevelType w:val="hybridMultilevel"/>
    <w:tmpl w:val="B570F9D8"/>
    <w:lvl w:ilvl="0" w:tplc="CE32E9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5A15B6"/>
    <w:multiLevelType w:val="multilevel"/>
    <w:tmpl w:val="722C6F8C"/>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A4279AF"/>
    <w:multiLevelType w:val="hybridMultilevel"/>
    <w:tmpl w:val="0812100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BC16861"/>
    <w:multiLevelType w:val="multilevel"/>
    <w:tmpl w:val="8710F6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246356"/>
    <w:multiLevelType w:val="multilevel"/>
    <w:tmpl w:val="5B2AC1D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3402303">
    <w:abstractNumId w:val="21"/>
  </w:num>
  <w:num w:numId="2" w16cid:durableId="898518664">
    <w:abstractNumId w:val="7"/>
  </w:num>
  <w:num w:numId="3" w16cid:durableId="1420828858">
    <w:abstractNumId w:val="36"/>
  </w:num>
  <w:num w:numId="4" w16cid:durableId="1352411838">
    <w:abstractNumId w:val="2"/>
  </w:num>
  <w:num w:numId="5" w16cid:durableId="290988088">
    <w:abstractNumId w:val="28"/>
  </w:num>
  <w:num w:numId="6" w16cid:durableId="1935281599">
    <w:abstractNumId w:val="35"/>
  </w:num>
  <w:num w:numId="7" w16cid:durableId="1750880617">
    <w:abstractNumId w:val="40"/>
  </w:num>
  <w:num w:numId="8" w16cid:durableId="1787121277">
    <w:abstractNumId w:val="26"/>
  </w:num>
  <w:num w:numId="9" w16cid:durableId="1447384930">
    <w:abstractNumId w:val="32"/>
  </w:num>
  <w:num w:numId="10" w16cid:durableId="129059546">
    <w:abstractNumId w:val="12"/>
  </w:num>
  <w:num w:numId="11" w16cid:durableId="166021555">
    <w:abstractNumId w:val="44"/>
  </w:num>
  <w:num w:numId="12" w16cid:durableId="884173708">
    <w:abstractNumId w:val="16"/>
  </w:num>
  <w:num w:numId="13" w16cid:durableId="1183402617">
    <w:abstractNumId w:val="6"/>
  </w:num>
  <w:num w:numId="14" w16cid:durableId="1856651532">
    <w:abstractNumId w:val="41"/>
  </w:num>
  <w:num w:numId="15" w16cid:durableId="1697387906">
    <w:abstractNumId w:val="11"/>
  </w:num>
  <w:num w:numId="16" w16cid:durableId="1995256587">
    <w:abstractNumId w:val="43"/>
  </w:num>
  <w:num w:numId="17" w16cid:durableId="649864933">
    <w:abstractNumId w:val="10"/>
  </w:num>
  <w:num w:numId="18" w16cid:durableId="1942301437">
    <w:abstractNumId w:val="0"/>
  </w:num>
  <w:num w:numId="19" w16cid:durableId="1160923867">
    <w:abstractNumId w:val="9"/>
  </w:num>
  <w:num w:numId="20" w16cid:durableId="1414281435">
    <w:abstractNumId w:val="39"/>
  </w:num>
  <w:num w:numId="21" w16cid:durableId="2139446958">
    <w:abstractNumId w:val="18"/>
  </w:num>
  <w:num w:numId="22" w16cid:durableId="1561551238">
    <w:abstractNumId w:val="31"/>
  </w:num>
  <w:num w:numId="23" w16cid:durableId="237979757">
    <w:abstractNumId w:val="13"/>
  </w:num>
  <w:num w:numId="24" w16cid:durableId="1056313930">
    <w:abstractNumId w:val="37"/>
  </w:num>
  <w:num w:numId="25" w16cid:durableId="1152062152">
    <w:abstractNumId w:val="4"/>
  </w:num>
  <w:num w:numId="26" w16cid:durableId="97601286">
    <w:abstractNumId w:val="20"/>
  </w:num>
  <w:num w:numId="27" w16cid:durableId="251860920">
    <w:abstractNumId w:val="5"/>
  </w:num>
  <w:num w:numId="28" w16cid:durableId="973414621">
    <w:abstractNumId w:val="38"/>
  </w:num>
  <w:num w:numId="29" w16cid:durableId="563681579">
    <w:abstractNumId w:val="17"/>
  </w:num>
  <w:num w:numId="30" w16cid:durableId="887954304">
    <w:abstractNumId w:val="27"/>
  </w:num>
  <w:num w:numId="31" w16cid:durableId="103233217">
    <w:abstractNumId w:val="23"/>
  </w:num>
  <w:num w:numId="32" w16cid:durableId="436561072">
    <w:abstractNumId w:val="24"/>
  </w:num>
  <w:num w:numId="33" w16cid:durableId="727219807">
    <w:abstractNumId w:val="3"/>
  </w:num>
  <w:num w:numId="34" w16cid:durableId="598176160">
    <w:abstractNumId w:val="15"/>
  </w:num>
  <w:num w:numId="35" w16cid:durableId="731272869">
    <w:abstractNumId w:val="19"/>
  </w:num>
  <w:num w:numId="36" w16cid:durableId="1782064554">
    <w:abstractNumId w:val="30"/>
  </w:num>
  <w:num w:numId="37" w16cid:durableId="486015965">
    <w:abstractNumId w:val="33"/>
  </w:num>
  <w:num w:numId="38" w16cid:durableId="122044992">
    <w:abstractNumId w:val="8"/>
  </w:num>
  <w:num w:numId="39" w16cid:durableId="237249736">
    <w:abstractNumId w:val="25"/>
  </w:num>
  <w:num w:numId="40" w16cid:durableId="286813503">
    <w:abstractNumId w:val="22"/>
  </w:num>
  <w:num w:numId="41" w16cid:durableId="1137261292">
    <w:abstractNumId w:val="34"/>
  </w:num>
  <w:num w:numId="42" w16cid:durableId="584807074">
    <w:abstractNumId w:val="42"/>
  </w:num>
  <w:num w:numId="43" w16cid:durableId="1714815727">
    <w:abstractNumId w:val="1"/>
  </w:num>
  <w:num w:numId="44" w16cid:durableId="825365272">
    <w:abstractNumId w:val="14"/>
  </w:num>
  <w:num w:numId="45" w16cid:durableId="2010598345">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9F9"/>
    <w:rsid w:val="00000F74"/>
    <w:rsid w:val="00003AAB"/>
    <w:rsid w:val="000077CF"/>
    <w:rsid w:val="0001129D"/>
    <w:rsid w:val="00011C65"/>
    <w:rsid w:val="00014530"/>
    <w:rsid w:val="00014FEC"/>
    <w:rsid w:val="00015920"/>
    <w:rsid w:val="00016184"/>
    <w:rsid w:val="00020C97"/>
    <w:rsid w:val="0002624C"/>
    <w:rsid w:val="000317B9"/>
    <w:rsid w:val="000341ED"/>
    <w:rsid w:val="00037E1A"/>
    <w:rsid w:val="00041071"/>
    <w:rsid w:val="00041D28"/>
    <w:rsid w:val="000421A9"/>
    <w:rsid w:val="000519D9"/>
    <w:rsid w:val="00055DCE"/>
    <w:rsid w:val="00057083"/>
    <w:rsid w:val="00061103"/>
    <w:rsid w:val="00061359"/>
    <w:rsid w:val="000662B8"/>
    <w:rsid w:val="00066834"/>
    <w:rsid w:val="000720D1"/>
    <w:rsid w:val="000756AF"/>
    <w:rsid w:val="000766BD"/>
    <w:rsid w:val="00077B2B"/>
    <w:rsid w:val="00081C68"/>
    <w:rsid w:val="00082825"/>
    <w:rsid w:val="00084CE3"/>
    <w:rsid w:val="00091766"/>
    <w:rsid w:val="000961E8"/>
    <w:rsid w:val="000A0F99"/>
    <w:rsid w:val="000A223F"/>
    <w:rsid w:val="000A2538"/>
    <w:rsid w:val="000A26F4"/>
    <w:rsid w:val="000A4883"/>
    <w:rsid w:val="000A5144"/>
    <w:rsid w:val="000A7ABE"/>
    <w:rsid w:val="000A7C82"/>
    <w:rsid w:val="000B6CE9"/>
    <w:rsid w:val="000B7F28"/>
    <w:rsid w:val="000C1744"/>
    <w:rsid w:val="000C1AA4"/>
    <w:rsid w:val="000C275B"/>
    <w:rsid w:val="000C42C6"/>
    <w:rsid w:val="000D04EC"/>
    <w:rsid w:val="000D0AA5"/>
    <w:rsid w:val="000D2ED8"/>
    <w:rsid w:val="000D2FF8"/>
    <w:rsid w:val="000D3D81"/>
    <w:rsid w:val="000D506B"/>
    <w:rsid w:val="000D5739"/>
    <w:rsid w:val="000D7242"/>
    <w:rsid w:val="000E25F5"/>
    <w:rsid w:val="000E2753"/>
    <w:rsid w:val="000E5F87"/>
    <w:rsid w:val="000E6188"/>
    <w:rsid w:val="000F0108"/>
    <w:rsid w:val="000F1E09"/>
    <w:rsid w:val="000F2E2C"/>
    <w:rsid w:val="000F4778"/>
    <w:rsid w:val="000F526A"/>
    <w:rsid w:val="000F6D92"/>
    <w:rsid w:val="000F7642"/>
    <w:rsid w:val="001069F3"/>
    <w:rsid w:val="00107A61"/>
    <w:rsid w:val="00107EAC"/>
    <w:rsid w:val="00110130"/>
    <w:rsid w:val="00111EDA"/>
    <w:rsid w:val="0011219B"/>
    <w:rsid w:val="00112B11"/>
    <w:rsid w:val="001134B9"/>
    <w:rsid w:val="00120E58"/>
    <w:rsid w:val="001215F2"/>
    <w:rsid w:val="00123054"/>
    <w:rsid w:val="00123C23"/>
    <w:rsid w:val="001245FB"/>
    <w:rsid w:val="0012668E"/>
    <w:rsid w:val="001272A8"/>
    <w:rsid w:val="00131334"/>
    <w:rsid w:val="00131AAD"/>
    <w:rsid w:val="00132606"/>
    <w:rsid w:val="00132841"/>
    <w:rsid w:val="00134ACF"/>
    <w:rsid w:val="001352D2"/>
    <w:rsid w:val="00135469"/>
    <w:rsid w:val="0013585F"/>
    <w:rsid w:val="00135CE9"/>
    <w:rsid w:val="00135EB8"/>
    <w:rsid w:val="00136021"/>
    <w:rsid w:val="001379F9"/>
    <w:rsid w:val="00137A5C"/>
    <w:rsid w:val="00137C50"/>
    <w:rsid w:val="00141CCE"/>
    <w:rsid w:val="001422BD"/>
    <w:rsid w:val="001436AB"/>
    <w:rsid w:val="00150349"/>
    <w:rsid w:val="001509CA"/>
    <w:rsid w:val="0015262C"/>
    <w:rsid w:val="001540F0"/>
    <w:rsid w:val="0016057C"/>
    <w:rsid w:val="00160614"/>
    <w:rsid w:val="00160954"/>
    <w:rsid w:val="001610B6"/>
    <w:rsid w:val="00161C64"/>
    <w:rsid w:val="00163D03"/>
    <w:rsid w:val="001655DD"/>
    <w:rsid w:val="00165B14"/>
    <w:rsid w:val="0017117A"/>
    <w:rsid w:val="00172240"/>
    <w:rsid w:val="00173F70"/>
    <w:rsid w:val="00175838"/>
    <w:rsid w:val="001762F3"/>
    <w:rsid w:val="0018021A"/>
    <w:rsid w:val="00181FB6"/>
    <w:rsid w:val="00182FBC"/>
    <w:rsid w:val="00185DAD"/>
    <w:rsid w:val="00187225"/>
    <w:rsid w:val="00187BD8"/>
    <w:rsid w:val="001939E2"/>
    <w:rsid w:val="00193AC0"/>
    <w:rsid w:val="00194EB7"/>
    <w:rsid w:val="001A0328"/>
    <w:rsid w:val="001A5D50"/>
    <w:rsid w:val="001A7440"/>
    <w:rsid w:val="001B0B5F"/>
    <w:rsid w:val="001B329B"/>
    <w:rsid w:val="001B62BB"/>
    <w:rsid w:val="001B7B4F"/>
    <w:rsid w:val="001C018C"/>
    <w:rsid w:val="001C4452"/>
    <w:rsid w:val="001C4BA4"/>
    <w:rsid w:val="001D3C5A"/>
    <w:rsid w:val="001E2C07"/>
    <w:rsid w:val="001E3348"/>
    <w:rsid w:val="001E4F78"/>
    <w:rsid w:val="001E4FCC"/>
    <w:rsid w:val="001E722F"/>
    <w:rsid w:val="001F132F"/>
    <w:rsid w:val="001F43C6"/>
    <w:rsid w:val="001F7D70"/>
    <w:rsid w:val="002010EA"/>
    <w:rsid w:val="00201E67"/>
    <w:rsid w:val="00206124"/>
    <w:rsid w:val="00206687"/>
    <w:rsid w:val="002077FC"/>
    <w:rsid w:val="002111DF"/>
    <w:rsid w:val="00212F51"/>
    <w:rsid w:val="002142A8"/>
    <w:rsid w:val="00215AD9"/>
    <w:rsid w:val="00216EAC"/>
    <w:rsid w:val="00220606"/>
    <w:rsid w:val="002269B0"/>
    <w:rsid w:val="00232983"/>
    <w:rsid w:val="002352A5"/>
    <w:rsid w:val="00235F79"/>
    <w:rsid w:val="00236579"/>
    <w:rsid w:val="00241397"/>
    <w:rsid w:val="00243B35"/>
    <w:rsid w:val="00244E6F"/>
    <w:rsid w:val="002456AD"/>
    <w:rsid w:val="00247036"/>
    <w:rsid w:val="00254DBF"/>
    <w:rsid w:val="002575EF"/>
    <w:rsid w:val="00260F73"/>
    <w:rsid w:val="00261212"/>
    <w:rsid w:val="00261A3B"/>
    <w:rsid w:val="002660FE"/>
    <w:rsid w:val="0026709B"/>
    <w:rsid w:val="00271433"/>
    <w:rsid w:val="00271B5B"/>
    <w:rsid w:val="0027241B"/>
    <w:rsid w:val="00272CD9"/>
    <w:rsid w:val="002731FB"/>
    <w:rsid w:val="0028037A"/>
    <w:rsid w:val="002808A1"/>
    <w:rsid w:val="002809E1"/>
    <w:rsid w:val="002833E4"/>
    <w:rsid w:val="00285205"/>
    <w:rsid w:val="0029031D"/>
    <w:rsid w:val="002915C4"/>
    <w:rsid w:val="00292872"/>
    <w:rsid w:val="00292ACB"/>
    <w:rsid w:val="002957B6"/>
    <w:rsid w:val="002A1B7D"/>
    <w:rsid w:val="002A5092"/>
    <w:rsid w:val="002A53AA"/>
    <w:rsid w:val="002B09C9"/>
    <w:rsid w:val="002B1616"/>
    <w:rsid w:val="002B287C"/>
    <w:rsid w:val="002B4ECF"/>
    <w:rsid w:val="002B686F"/>
    <w:rsid w:val="002C1F22"/>
    <w:rsid w:val="002C2A4D"/>
    <w:rsid w:val="002C308C"/>
    <w:rsid w:val="002C3C39"/>
    <w:rsid w:val="002C49EA"/>
    <w:rsid w:val="002D0880"/>
    <w:rsid w:val="002D192B"/>
    <w:rsid w:val="002D2D8A"/>
    <w:rsid w:val="002D4292"/>
    <w:rsid w:val="002D58D8"/>
    <w:rsid w:val="002D65EA"/>
    <w:rsid w:val="002D673D"/>
    <w:rsid w:val="002E0661"/>
    <w:rsid w:val="002E0D14"/>
    <w:rsid w:val="002E0F62"/>
    <w:rsid w:val="002E14F0"/>
    <w:rsid w:val="002E3788"/>
    <w:rsid w:val="002E770E"/>
    <w:rsid w:val="002F0BBC"/>
    <w:rsid w:val="002F2976"/>
    <w:rsid w:val="002F67BC"/>
    <w:rsid w:val="002F77C2"/>
    <w:rsid w:val="00302BA9"/>
    <w:rsid w:val="00303274"/>
    <w:rsid w:val="003051D4"/>
    <w:rsid w:val="003057FF"/>
    <w:rsid w:val="00306529"/>
    <w:rsid w:val="00306E4C"/>
    <w:rsid w:val="003071C6"/>
    <w:rsid w:val="00307AC4"/>
    <w:rsid w:val="00310F36"/>
    <w:rsid w:val="00311122"/>
    <w:rsid w:val="00313281"/>
    <w:rsid w:val="003135FC"/>
    <w:rsid w:val="0031379C"/>
    <w:rsid w:val="00314E76"/>
    <w:rsid w:val="003160BA"/>
    <w:rsid w:val="00321785"/>
    <w:rsid w:val="003227A4"/>
    <w:rsid w:val="00323238"/>
    <w:rsid w:val="00324FDB"/>
    <w:rsid w:val="003250CE"/>
    <w:rsid w:val="003275E3"/>
    <w:rsid w:val="00331650"/>
    <w:rsid w:val="0033355E"/>
    <w:rsid w:val="00333F93"/>
    <w:rsid w:val="00334F22"/>
    <w:rsid w:val="0034002C"/>
    <w:rsid w:val="00341E9E"/>
    <w:rsid w:val="003517D4"/>
    <w:rsid w:val="003524F2"/>
    <w:rsid w:val="00352B31"/>
    <w:rsid w:val="00355769"/>
    <w:rsid w:val="003559B8"/>
    <w:rsid w:val="00355AE1"/>
    <w:rsid w:val="00355E8D"/>
    <w:rsid w:val="003573FF"/>
    <w:rsid w:val="003625A4"/>
    <w:rsid w:val="00365BCA"/>
    <w:rsid w:val="00367D24"/>
    <w:rsid w:val="0037014F"/>
    <w:rsid w:val="00370D0C"/>
    <w:rsid w:val="00371B83"/>
    <w:rsid w:val="00371E2F"/>
    <w:rsid w:val="0037430B"/>
    <w:rsid w:val="00376D52"/>
    <w:rsid w:val="0037733E"/>
    <w:rsid w:val="00381EE7"/>
    <w:rsid w:val="00386D98"/>
    <w:rsid w:val="00391656"/>
    <w:rsid w:val="00396F01"/>
    <w:rsid w:val="003A0CBC"/>
    <w:rsid w:val="003A221C"/>
    <w:rsid w:val="003A24BF"/>
    <w:rsid w:val="003A31B5"/>
    <w:rsid w:val="003A3A91"/>
    <w:rsid w:val="003A5227"/>
    <w:rsid w:val="003A6E24"/>
    <w:rsid w:val="003B2B53"/>
    <w:rsid w:val="003B79A4"/>
    <w:rsid w:val="003C4811"/>
    <w:rsid w:val="003C602E"/>
    <w:rsid w:val="003C76FB"/>
    <w:rsid w:val="003C7739"/>
    <w:rsid w:val="003C786B"/>
    <w:rsid w:val="003C7C71"/>
    <w:rsid w:val="003C7EF9"/>
    <w:rsid w:val="003D1AF2"/>
    <w:rsid w:val="003D1CB9"/>
    <w:rsid w:val="003D3E19"/>
    <w:rsid w:val="003D3E9A"/>
    <w:rsid w:val="003D4036"/>
    <w:rsid w:val="003D4F2C"/>
    <w:rsid w:val="003E03A1"/>
    <w:rsid w:val="003E0664"/>
    <w:rsid w:val="003E5B75"/>
    <w:rsid w:val="003F60AD"/>
    <w:rsid w:val="003F6260"/>
    <w:rsid w:val="0040139F"/>
    <w:rsid w:val="00401E4D"/>
    <w:rsid w:val="00402E0A"/>
    <w:rsid w:val="00404EBF"/>
    <w:rsid w:val="00405C58"/>
    <w:rsid w:val="00407710"/>
    <w:rsid w:val="004077CC"/>
    <w:rsid w:val="00407CD2"/>
    <w:rsid w:val="004112B3"/>
    <w:rsid w:val="00413214"/>
    <w:rsid w:val="0041473D"/>
    <w:rsid w:val="00416323"/>
    <w:rsid w:val="0041735D"/>
    <w:rsid w:val="00417636"/>
    <w:rsid w:val="004223E4"/>
    <w:rsid w:val="0042244F"/>
    <w:rsid w:val="004240A0"/>
    <w:rsid w:val="00430FEB"/>
    <w:rsid w:val="00431453"/>
    <w:rsid w:val="00431BDA"/>
    <w:rsid w:val="00433BED"/>
    <w:rsid w:val="00436BBD"/>
    <w:rsid w:val="00441013"/>
    <w:rsid w:val="004416A1"/>
    <w:rsid w:val="00442840"/>
    <w:rsid w:val="0044522B"/>
    <w:rsid w:val="0044576C"/>
    <w:rsid w:val="004476C8"/>
    <w:rsid w:val="0045063C"/>
    <w:rsid w:val="00452E2A"/>
    <w:rsid w:val="00453051"/>
    <w:rsid w:val="00456558"/>
    <w:rsid w:val="00456589"/>
    <w:rsid w:val="0046114B"/>
    <w:rsid w:val="00461318"/>
    <w:rsid w:val="00463E96"/>
    <w:rsid w:val="0046605F"/>
    <w:rsid w:val="0046645F"/>
    <w:rsid w:val="0046719F"/>
    <w:rsid w:val="004700FF"/>
    <w:rsid w:val="00473BD0"/>
    <w:rsid w:val="0047561E"/>
    <w:rsid w:val="0047621B"/>
    <w:rsid w:val="00476DBA"/>
    <w:rsid w:val="00481E84"/>
    <w:rsid w:val="00490E0B"/>
    <w:rsid w:val="0049184E"/>
    <w:rsid w:val="00492221"/>
    <w:rsid w:val="00492573"/>
    <w:rsid w:val="0049562B"/>
    <w:rsid w:val="00496F3A"/>
    <w:rsid w:val="004A3067"/>
    <w:rsid w:val="004A3CC9"/>
    <w:rsid w:val="004A5821"/>
    <w:rsid w:val="004A5EE8"/>
    <w:rsid w:val="004A7382"/>
    <w:rsid w:val="004B1C0F"/>
    <w:rsid w:val="004B2FF7"/>
    <w:rsid w:val="004B38FB"/>
    <w:rsid w:val="004B4B1B"/>
    <w:rsid w:val="004B6C05"/>
    <w:rsid w:val="004C0CE4"/>
    <w:rsid w:val="004C2946"/>
    <w:rsid w:val="004C3A35"/>
    <w:rsid w:val="004C3DD8"/>
    <w:rsid w:val="004C3FF7"/>
    <w:rsid w:val="004C4887"/>
    <w:rsid w:val="004C6B26"/>
    <w:rsid w:val="004C74F1"/>
    <w:rsid w:val="004D38E4"/>
    <w:rsid w:val="004D4759"/>
    <w:rsid w:val="004D763D"/>
    <w:rsid w:val="004E01B3"/>
    <w:rsid w:val="004E1469"/>
    <w:rsid w:val="004E321A"/>
    <w:rsid w:val="004E7378"/>
    <w:rsid w:val="004E7B89"/>
    <w:rsid w:val="004F01C1"/>
    <w:rsid w:val="004F1791"/>
    <w:rsid w:val="004F244D"/>
    <w:rsid w:val="004F279E"/>
    <w:rsid w:val="004F4216"/>
    <w:rsid w:val="004F5132"/>
    <w:rsid w:val="004F7FFB"/>
    <w:rsid w:val="0050102A"/>
    <w:rsid w:val="00501048"/>
    <w:rsid w:val="00507216"/>
    <w:rsid w:val="00510A32"/>
    <w:rsid w:val="0051442E"/>
    <w:rsid w:val="00515144"/>
    <w:rsid w:val="00516C84"/>
    <w:rsid w:val="00522B5B"/>
    <w:rsid w:val="00525312"/>
    <w:rsid w:val="00525C63"/>
    <w:rsid w:val="00526457"/>
    <w:rsid w:val="00526F95"/>
    <w:rsid w:val="005319FA"/>
    <w:rsid w:val="00532CB1"/>
    <w:rsid w:val="00540E73"/>
    <w:rsid w:val="00543967"/>
    <w:rsid w:val="00544131"/>
    <w:rsid w:val="00545E2E"/>
    <w:rsid w:val="005467B6"/>
    <w:rsid w:val="00547A6B"/>
    <w:rsid w:val="005522CD"/>
    <w:rsid w:val="0055298C"/>
    <w:rsid w:val="0055440D"/>
    <w:rsid w:val="005551D5"/>
    <w:rsid w:val="005557A7"/>
    <w:rsid w:val="00562F45"/>
    <w:rsid w:val="00565D8D"/>
    <w:rsid w:val="005720CD"/>
    <w:rsid w:val="00576320"/>
    <w:rsid w:val="0057743C"/>
    <w:rsid w:val="005806E6"/>
    <w:rsid w:val="00581640"/>
    <w:rsid w:val="00581B42"/>
    <w:rsid w:val="005832D4"/>
    <w:rsid w:val="005844D3"/>
    <w:rsid w:val="0058619C"/>
    <w:rsid w:val="005875A0"/>
    <w:rsid w:val="00593174"/>
    <w:rsid w:val="005933D7"/>
    <w:rsid w:val="005979AD"/>
    <w:rsid w:val="005A01B8"/>
    <w:rsid w:val="005A0C5C"/>
    <w:rsid w:val="005B0BEE"/>
    <w:rsid w:val="005B3CA3"/>
    <w:rsid w:val="005B48AD"/>
    <w:rsid w:val="005B775C"/>
    <w:rsid w:val="005C03F3"/>
    <w:rsid w:val="005C22C5"/>
    <w:rsid w:val="005C4EFC"/>
    <w:rsid w:val="005C6DF8"/>
    <w:rsid w:val="005D2AD2"/>
    <w:rsid w:val="005D3A3F"/>
    <w:rsid w:val="005D658E"/>
    <w:rsid w:val="005D6E93"/>
    <w:rsid w:val="005E2B8C"/>
    <w:rsid w:val="005E45AE"/>
    <w:rsid w:val="005E72E0"/>
    <w:rsid w:val="005F0B2D"/>
    <w:rsid w:val="005F15C2"/>
    <w:rsid w:val="005F4B54"/>
    <w:rsid w:val="005F5D07"/>
    <w:rsid w:val="005F5D4F"/>
    <w:rsid w:val="00600F6E"/>
    <w:rsid w:val="00603665"/>
    <w:rsid w:val="00607CAC"/>
    <w:rsid w:val="00610F1F"/>
    <w:rsid w:val="00610FC8"/>
    <w:rsid w:val="006136B5"/>
    <w:rsid w:val="006143FF"/>
    <w:rsid w:val="00614563"/>
    <w:rsid w:val="0061460F"/>
    <w:rsid w:val="00615DE0"/>
    <w:rsid w:val="00616727"/>
    <w:rsid w:val="00616D7F"/>
    <w:rsid w:val="00621417"/>
    <w:rsid w:val="00623D9A"/>
    <w:rsid w:val="00623DD7"/>
    <w:rsid w:val="006250B3"/>
    <w:rsid w:val="00625832"/>
    <w:rsid w:val="006259E0"/>
    <w:rsid w:val="00632C4C"/>
    <w:rsid w:val="00640E2A"/>
    <w:rsid w:val="0064334C"/>
    <w:rsid w:val="00643A96"/>
    <w:rsid w:val="00645B4B"/>
    <w:rsid w:val="00646C53"/>
    <w:rsid w:val="00646D08"/>
    <w:rsid w:val="00650C85"/>
    <w:rsid w:val="00652963"/>
    <w:rsid w:val="00652FF1"/>
    <w:rsid w:val="0065525A"/>
    <w:rsid w:val="00656B10"/>
    <w:rsid w:val="00663576"/>
    <w:rsid w:val="00671861"/>
    <w:rsid w:val="006731F8"/>
    <w:rsid w:val="00677C72"/>
    <w:rsid w:val="00680CE7"/>
    <w:rsid w:val="00682047"/>
    <w:rsid w:val="00682752"/>
    <w:rsid w:val="00682E13"/>
    <w:rsid w:val="006839D6"/>
    <w:rsid w:val="00686EB7"/>
    <w:rsid w:val="006902BD"/>
    <w:rsid w:val="006907D3"/>
    <w:rsid w:val="00690D5F"/>
    <w:rsid w:val="00694BF0"/>
    <w:rsid w:val="00695993"/>
    <w:rsid w:val="00696FB4"/>
    <w:rsid w:val="006A0FB9"/>
    <w:rsid w:val="006A13C8"/>
    <w:rsid w:val="006A7402"/>
    <w:rsid w:val="006B3490"/>
    <w:rsid w:val="006B6A6D"/>
    <w:rsid w:val="006B7D2E"/>
    <w:rsid w:val="006C053E"/>
    <w:rsid w:val="006C236E"/>
    <w:rsid w:val="006C27F6"/>
    <w:rsid w:val="006C2F96"/>
    <w:rsid w:val="006C30F7"/>
    <w:rsid w:val="006C6662"/>
    <w:rsid w:val="006C6C4F"/>
    <w:rsid w:val="006D0AC0"/>
    <w:rsid w:val="006D100B"/>
    <w:rsid w:val="006D3A3F"/>
    <w:rsid w:val="006D505A"/>
    <w:rsid w:val="006D6265"/>
    <w:rsid w:val="006D78B8"/>
    <w:rsid w:val="006E102D"/>
    <w:rsid w:val="006E2E00"/>
    <w:rsid w:val="006E53C3"/>
    <w:rsid w:val="006E56F9"/>
    <w:rsid w:val="006E6C3E"/>
    <w:rsid w:val="006E71BE"/>
    <w:rsid w:val="006F1960"/>
    <w:rsid w:val="006F25C1"/>
    <w:rsid w:val="006F2947"/>
    <w:rsid w:val="006F37E8"/>
    <w:rsid w:val="006F3FFC"/>
    <w:rsid w:val="006F4499"/>
    <w:rsid w:val="006F68F8"/>
    <w:rsid w:val="006F6A9B"/>
    <w:rsid w:val="006F700F"/>
    <w:rsid w:val="007030D8"/>
    <w:rsid w:val="0070655F"/>
    <w:rsid w:val="00710C7F"/>
    <w:rsid w:val="00711F88"/>
    <w:rsid w:val="0071398D"/>
    <w:rsid w:val="00714854"/>
    <w:rsid w:val="00715CDB"/>
    <w:rsid w:val="0071701B"/>
    <w:rsid w:val="00717796"/>
    <w:rsid w:val="007224A8"/>
    <w:rsid w:val="00723858"/>
    <w:rsid w:val="00723BFB"/>
    <w:rsid w:val="00725A9F"/>
    <w:rsid w:val="0072656A"/>
    <w:rsid w:val="0073347C"/>
    <w:rsid w:val="00733571"/>
    <w:rsid w:val="00733B7D"/>
    <w:rsid w:val="007355E0"/>
    <w:rsid w:val="0074606F"/>
    <w:rsid w:val="0074697D"/>
    <w:rsid w:val="007474AF"/>
    <w:rsid w:val="00750AD3"/>
    <w:rsid w:val="00750BFB"/>
    <w:rsid w:val="00750E09"/>
    <w:rsid w:val="0075194D"/>
    <w:rsid w:val="00751B75"/>
    <w:rsid w:val="007554B2"/>
    <w:rsid w:val="00755D48"/>
    <w:rsid w:val="00757EC7"/>
    <w:rsid w:val="00761CF9"/>
    <w:rsid w:val="007644D9"/>
    <w:rsid w:val="00771570"/>
    <w:rsid w:val="00775E59"/>
    <w:rsid w:val="00776958"/>
    <w:rsid w:val="00776DF9"/>
    <w:rsid w:val="00777C8F"/>
    <w:rsid w:val="00780003"/>
    <w:rsid w:val="0078274A"/>
    <w:rsid w:val="007842BD"/>
    <w:rsid w:val="007846D5"/>
    <w:rsid w:val="007846E9"/>
    <w:rsid w:val="0078665A"/>
    <w:rsid w:val="00786BCF"/>
    <w:rsid w:val="0079433C"/>
    <w:rsid w:val="00797082"/>
    <w:rsid w:val="00797760"/>
    <w:rsid w:val="00797A11"/>
    <w:rsid w:val="007A0F2F"/>
    <w:rsid w:val="007A5F00"/>
    <w:rsid w:val="007B0A00"/>
    <w:rsid w:val="007B16D0"/>
    <w:rsid w:val="007B5586"/>
    <w:rsid w:val="007B5AB4"/>
    <w:rsid w:val="007B6FB1"/>
    <w:rsid w:val="007C04A9"/>
    <w:rsid w:val="007C1384"/>
    <w:rsid w:val="007C2AC1"/>
    <w:rsid w:val="007C6AB3"/>
    <w:rsid w:val="007C7809"/>
    <w:rsid w:val="007D0347"/>
    <w:rsid w:val="007D1C0F"/>
    <w:rsid w:val="007D1EC9"/>
    <w:rsid w:val="007D3166"/>
    <w:rsid w:val="007D37DC"/>
    <w:rsid w:val="007D453B"/>
    <w:rsid w:val="007D571D"/>
    <w:rsid w:val="007D6A06"/>
    <w:rsid w:val="007E0136"/>
    <w:rsid w:val="007E3926"/>
    <w:rsid w:val="007E5236"/>
    <w:rsid w:val="007E5E29"/>
    <w:rsid w:val="007F4FF5"/>
    <w:rsid w:val="007F764E"/>
    <w:rsid w:val="0080217B"/>
    <w:rsid w:val="00806B91"/>
    <w:rsid w:val="00807606"/>
    <w:rsid w:val="00810788"/>
    <w:rsid w:val="00810B30"/>
    <w:rsid w:val="00820EF7"/>
    <w:rsid w:val="00821957"/>
    <w:rsid w:val="00822565"/>
    <w:rsid w:val="00824317"/>
    <w:rsid w:val="00833407"/>
    <w:rsid w:val="00834AFB"/>
    <w:rsid w:val="00837CD9"/>
    <w:rsid w:val="008401FE"/>
    <w:rsid w:val="00851C3A"/>
    <w:rsid w:val="0085295F"/>
    <w:rsid w:val="00852A43"/>
    <w:rsid w:val="008531FF"/>
    <w:rsid w:val="00853C30"/>
    <w:rsid w:val="00853DB4"/>
    <w:rsid w:val="00853ED2"/>
    <w:rsid w:val="00854B34"/>
    <w:rsid w:val="008554DB"/>
    <w:rsid w:val="008632AF"/>
    <w:rsid w:val="00863F7F"/>
    <w:rsid w:val="00864849"/>
    <w:rsid w:val="00866018"/>
    <w:rsid w:val="00867270"/>
    <w:rsid w:val="00867E0D"/>
    <w:rsid w:val="0087070A"/>
    <w:rsid w:val="00874CEF"/>
    <w:rsid w:val="00876E41"/>
    <w:rsid w:val="008807B0"/>
    <w:rsid w:val="00881529"/>
    <w:rsid w:val="008842F3"/>
    <w:rsid w:val="0088505A"/>
    <w:rsid w:val="008854A8"/>
    <w:rsid w:val="0088676F"/>
    <w:rsid w:val="00887179"/>
    <w:rsid w:val="00893BCB"/>
    <w:rsid w:val="00895611"/>
    <w:rsid w:val="00895D9B"/>
    <w:rsid w:val="00896F20"/>
    <w:rsid w:val="008A1BCB"/>
    <w:rsid w:val="008A288F"/>
    <w:rsid w:val="008A4211"/>
    <w:rsid w:val="008A4C18"/>
    <w:rsid w:val="008A530B"/>
    <w:rsid w:val="008A6D34"/>
    <w:rsid w:val="008B0BBB"/>
    <w:rsid w:val="008B12DB"/>
    <w:rsid w:val="008B7128"/>
    <w:rsid w:val="008B7162"/>
    <w:rsid w:val="008B7D7A"/>
    <w:rsid w:val="008C3CC3"/>
    <w:rsid w:val="008C5BB3"/>
    <w:rsid w:val="008C5C9F"/>
    <w:rsid w:val="008D60DC"/>
    <w:rsid w:val="008D6222"/>
    <w:rsid w:val="008E0F3C"/>
    <w:rsid w:val="008E2C64"/>
    <w:rsid w:val="008E4143"/>
    <w:rsid w:val="008E4668"/>
    <w:rsid w:val="008E61FE"/>
    <w:rsid w:val="008E66E5"/>
    <w:rsid w:val="008E6A88"/>
    <w:rsid w:val="008F17FC"/>
    <w:rsid w:val="008F2090"/>
    <w:rsid w:val="008F5550"/>
    <w:rsid w:val="008F5CE1"/>
    <w:rsid w:val="008F6052"/>
    <w:rsid w:val="008F7997"/>
    <w:rsid w:val="00902121"/>
    <w:rsid w:val="009021D8"/>
    <w:rsid w:val="009060C4"/>
    <w:rsid w:val="00906F7C"/>
    <w:rsid w:val="009100D8"/>
    <w:rsid w:val="00911DA3"/>
    <w:rsid w:val="00914C4D"/>
    <w:rsid w:val="00916312"/>
    <w:rsid w:val="00916D70"/>
    <w:rsid w:val="00916F9E"/>
    <w:rsid w:val="009170EA"/>
    <w:rsid w:val="00917F45"/>
    <w:rsid w:val="00921E08"/>
    <w:rsid w:val="00924D1D"/>
    <w:rsid w:val="00925DDF"/>
    <w:rsid w:val="0092714B"/>
    <w:rsid w:val="00931E28"/>
    <w:rsid w:val="00942F3D"/>
    <w:rsid w:val="009473EA"/>
    <w:rsid w:val="009533BB"/>
    <w:rsid w:val="009555F0"/>
    <w:rsid w:val="00956801"/>
    <w:rsid w:val="009576D0"/>
    <w:rsid w:val="00957D3B"/>
    <w:rsid w:val="009605DB"/>
    <w:rsid w:val="00961210"/>
    <w:rsid w:val="0096430A"/>
    <w:rsid w:val="00967226"/>
    <w:rsid w:val="009740A1"/>
    <w:rsid w:val="00976A2E"/>
    <w:rsid w:val="00976CB6"/>
    <w:rsid w:val="00977960"/>
    <w:rsid w:val="0098053D"/>
    <w:rsid w:val="009831E9"/>
    <w:rsid w:val="00983D60"/>
    <w:rsid w:val="00984181"/>
    <w:rsid w:val="0099081A"/>
    <w:rsid w:val="00997F08"/>
    <w:rsid w:val="009A400F"/>
    <w:rsid w:val="009A5CAC"/>
    <w:rsid w:val="009B084B"/>
    <w:rsid w:val="009B0EFB"/>
    <w:rsid w:val="009B23A0"/>
    <w:rsid w:val="009C0D1A"/>
    <w:rsid w:val="009C1096"/>
    <w:rsid w:val="009C1670"/>
    <w:rsid w:val="009C2701"/>
    <w:rsid w:val="009C2BC0"/>
    <w:rsid w:val="009C31F4"/>
    <w:rsid w:val="009C45F7"/>
    <w:rsid w:val="009C615D"/>
    <w:rsid w:val="009D0722"/>
    <w:rsid w:val="009D1EDA"/>
    <w:rsid w:val="009E632A"/>
    <w:rsid w:val="009E6C4F"/>
    <w:rsid w:val="009E7C38"/>
    <w:rsid w:val="009F1727"/>
    <w:rsid w:val="009F19C1"/>
    <w:rsid w:val="009F6930"/>
    <w:rsid w:val="009F74FC"/>
    <w:rsid w:val="00A02C0F"/>
    <w:rsid w:val="00A104EB"/>
    <w:rsid w:val="00A12704"/>
    <w:rsid w:val="00A13B0C"/>
    <w:rsid w:val="00A211F4"/>
    <w:rsid w:val="00A216A5"/>
    <w:rsid w:val="00A226E7"/>
    <w:rsid w:val="00A235C5"/>
    <w:rsid w:val="00A237F9"/>
    <w:rsid w:val="00A239B7"/>
    <w:rsid w:val="00A244BD"/>
    <w:rsid w:val="00A31432"/>
    <w:rsid w:val="00A325DA"/>
    <w:rsid w:val="00A339C8"/>
    <w:rsid w:val="00A34E36"/>
    <w:rsid w:val="00A366B8"/>
    <w:rsid w:val="00A376DB"/>
    <w:rsid w:val="00A41F6D"/>
    <w:rsid w:val="00A43A7E"/>
    <w:rsid w:val="00A4441D"/>
    <w:rsid w:val="00A46C23"/>
    <w:rsid w:val="00A46D1F"/>
    <w:rsid w:val="00A50558"/>
    <w:rsid w:val="00A53CB7"/>
    <w:rsid w:val="00A56EE3"/>
    <w:rsid w:val="00A57002"/>
    <w:rsid w:val="00A57024"/>
    <w:rsid w:val="00A575F6"/>
    <w:rsid w:val="00A60612"/>
    <w:rsid w:val="00A606C9"/>
    <w:rsid w:val="00A618C4"/>
    <w:rsid w:val="00A622AB"/>
    <w:rsid w:val="00A633BB"/>
    <w:rsid w:val="00A63C67"/>
    <w:rsid w:val="00A70067"/>
    <w:rsid w:val="00A753B6"/>
    <w:rsid w:val="00A76BED"/>
    <w:rsid w:val="00A8028C"/>
    <w:rsid w:val="00A83FC3"/>
    <w:rsid w:val="00A84CDB"/>
    <w:rsid w:val="00A920E3"/>
    <w:rsid w:val="00A9310D"/>
    <w:rsid w:val="00AA11B6"/>
    <w:rsid w:val="00AA1A49"/>
    <w:rsid w:val="00AA23A3"/>
    <w:rsid w:val="00AA283B"/>
    <w:rsid w:val="00AA6179"/>
    <w:rsid w:val="00AB0E4D"/>
    <w:rsid w:val="00AB290F"/>
    <w:rsid w:val="00AB41D0"/>
    <w:rsid w:val="00AB57E8"/>
    <w:rsid w:val="00AC350E"/>
    <w:rsid w:val="00AC4AFB"/>
    <w:rsid w:val="00AC6B0E"/>
    <w:rsid w:val="00AD0A90"/>
    <w:rsid w:val="00AD38A1"/>
    <w:rsid w:val="00AD5BEC"/>
    <w:rsid w:val="00AD6A91"/>
    <w:rsid w:val="00AE147A"/>
    <w:rsid w:val="00AE1C88"/>
    <w:rsid w:val="00AE3594"/>
    <w:rsid w:val="00AE4EE7"/>
    <w:rsid w:val="00AE6B22"/>
    <w:rsid w:val="00AF1EE9"/>
    <w:rsid w:val="00AF329B"/>
    <w:rsid w:val="00AF3F66"/>
    <w:rsid w:val="00AF72D0"/>
    <w:rsid w:val="00B05E0A"/>
    <w:rsid w:val="00B07426"/>
    <w:rsid w:val="00B1138F"/>
    <w:rsid w:val="00B1273B"/>
    <w:rsid w:val="00B15172"/>
    <w:rsid w:val="00B15A2E"/>
    <w:rsid w:val="00B15AFB"/>
    <w:rsid w:val="00B16DD7"/>
    <w:rsid w:val="00B17760"/>
    <w:rsid w:val="00B17EDA"/>
    <w:rsid w:val="00B2012A"/>
    <w:rsid w:val="00B23464"/>
    <w:rsid w:val="00B25E33"/>
    <w:rsid w:val="00B333D4"/>
    <w:rsid w:val="00B344E8"/>
    <w:rsid w:val="00B34D21"/>
    <w:rsid w:val="00B363BE"/>
    <w:rsid w:val="00B371B6"/>
    <w:rsid w:val="00B37C86"/>
    <w:rsid w:val="00B4202C"/>
    <w:rsid w:val="00B429CD"/>
    <w:rsid w:val="00B479A3"/>
    <w:rsid w:val="00B515B9"/>
    <w:rsid w:val="00B51E00"/>
    <w:rsid w:val="00B534E5"/>
    <w:rsid w:val="00B540C0"/>
    <w:rsid w:val="00B62934"/>
    <w:rsid w:val="00B63D3E"/>
    <w:rsid w:val="00B64D33"/>
    <w:rsid w:val="00B654C4"/>
    <w:rsid w:val="00B66A10"/>
    <w:rsid w:val="00B7001D"/>
    <w:rsid w:val="00B71D59"/>
    <w:rsid w:val="00B71F55"/>
    <w:rsid w:val="00B72972"/>
    <w:rsid w:val="00B74B7D"/>
    <w:rsid w:val="00B772CC"/>
    <w:rsid w:val="00B823D7"/>
    <w:rsid w:val="00B82437"/>
    <w:rsid w:val="00B8387F"/>
    <w:rsid w:val="00B8588A"/>
    <w:rsid w:val="00B85A13"/>
    <w:rsid w:val="00B864AB"/>
    <w:rsid w:val="00B86CAD"/>
    <w:rsid w:val="00B90339"/>
    <w:rsid w:val="00B90A22"/>
    <w:rsid w:val="00B9247A"/>
    <w:rsid w:val="00B93102"/>
    <w:rsid w:val="00B94055"/>
    <w:rsid w:val="00B9592F"/>
    <w:rsid w:val="00BA0AC0"/>
    <w:rsid w:val="00BA0CA3"/>
    <w:rsid w:val="00BA27BC"/>
    <w:rsid w:val="00BA3E88"/>
    <w:rsid w:val="00BA4AF8"/>
    <w:rsid w:val="00BA535B"/>
    <w:rsid w:val="00BA5F6C"/>
    <w:rsid w:val="00BA6088"/>
    <w:rsid w:val="00BA6F97"/>
    <w:rsid w:val="00BB10F7"/>
    <w:rsid w:val="00BB29A5"/>
    <w:rsid w:val="00BB2F25"/>
    <w:rsid w:val="00BB3461"/>
    <w:rsid w:val="00BB36AC"/>
    <w:rsid w:val="00BB3EE5"/>
    <w:rsid w:val="00BB4D84"/>
    <w:rsid w:val="00BB521A"/>
    <w:rsid w:val="00BB52B6"/>
    <w:rsid w:val="00BB5C69"/>
    <w:rsid w:val="00BC28B2"/>
    <w:rsid w:val="00BD096C"/>
    <w:rsid w:val="00BD0FC4"/>
    <w:rsid w:val="00BD2237"/>
    <w:rsid w:val="00BD5086"/>
    <w:rsid w:val="00BE2180"/>
    <w:rsid w:val="00BE487D"/>
    <w:rsid w:val="00BE750A"/>
    <w:rsid w:val="00BE7946"/>
    <w:rsid w:val="00BF1642"/>
    <w:rsid w:val="00BF36F4"/>
    <w:rsid w:val="00BF3C5E"/>
    <w:rsid w:val="00BF7243"/>
    <w:rsid w:val="00C02DEE"/>
    <w:rsid w:val="00C04324"/>
    <w:rsid w:val="00C04B6B"/>
    <w:rsid w:val="00C06762"/>
    <w:rsid w:val="00C06B87"/>
    <w:rsid w:val="00C07FC8"/>
    <w:rsid w:val="00C144EE"/>
    <w:rsid w:val="00C20386"/>
    <w:rsid w:val="00C211C9"/>
    <w:rsid w:val="00C212EF"/>
    <w:rsid w:val="00C219D1"/>
    <w:rsid w:val="00C2216F"/>
    <w:rsid w:val="00C24219"/>
    <w:rsid w:val="00C246CF"/>
    <w:rsid w:val="00C25227"/>
    <w:rsid w:val="00C26C28"/>
    <w:rsid w:val="00C31D70"/>
    <w:rsid w:val="00C32065"/>
    <w:rsid w:val="00C3562B"/>
    <w:rsid w:val="00C358BD"/>
    <w:rsid w:val="00C35996"/>
    <w:rsid w:val="00C36A5A"/>
    <w:rsid w:val="00C37D80"/>
    <w:rsid w:val="00C4162C"/>
    <w:rsid w:val="00C416A4"/>
    <w:rsid w:val="00C43180"/>
    <w:rsid w:val="00C431B1"/>
    <w:rsid w:val="00C4453E"/>
    <w:rsid w:val="00C44CFC"/>
    <w:rsid w:val="00C45681"/>
    <w:rsid w:val="00C45858"/>
    <w:rsid w:val="00C459CC"/>
    <w:rsid w:val="00C50B02"/>
    <w:rsid w:val="00C514BE"/>
    <w:rsid w:val="00C51D00"/>
    <w:rsid w:val="00C52320"/>
    <w:rsid w:val="00C52BF4"/>
    <w:rsid w:val="00C52CE5"/>
    <w:rsid w:val="00C53BF8"/>
    <w:rsid w:val="00C54FD9"/>
    <w:rsid w:val="00C55D5D"/>
    <w:rsid w:val="00C57C1A"/>
    <w:rsid w:val="00C57F74"/>
    <w:rsid w:val="00C602D9"/>
    <w:rsid w:val="00C64E5C"/>
    <w:rsid w:val="00C65CBA"/>
    <w:rsid w:val="00C67B22"/>
    <w:rsid w:val="00C72A22"/>
    <w:rsid w:val="00C753E3"/>
    <w:rsid w:val="00C75979"/>
    <w:rsid w:val="00C81836"/>
    <w:rsid w:val="00C84291"/>
    <w:rsid w:val="00C84DE7"/>
    <w:rsid w:val="00C90A8A"/>
    <w:rsid w:val="00C91618"/>
    <w:rsid w:val="00C924D1"/>
    <w:rsid w:val="00C9425B"/>
    <w:rsid w:val="00C95A83"/>
    <w:rsid w:val="00C97786"/>
    <w:rsid w:val="00CA0631"/>
    <w:rsid w:val="00CA196A"/>
    <w:rsid w:val="00CA2B36"/>
    <w:rsid w:val="00CA440C"/>
    <w:rsid w:val="00CA4B6B"/>
    <w:rsid w:val="00CA545B"/>
    <w:rsid w:val="00CA7E17"/>
    <w:rsid w:val="00CB4E47"/>
    <w:rsid w:val="00CB6B26"/>
    <w:rsid w:val="00CB6D38"/>
    <w:rsid w:val="00CB6D8B"/>
    <w:rsid w:val="00CC16B0"/>
    <w:rsid w:val="00CC2043"/>
    <w:rsid w:val="00CC4ECE"/>
    <w:rsid w:val="00CC594E"/>
    <w:rsid w:val="00CC65F8"/>
    <w:rsid w:val="00CC77AF"/>
    <w:rsid w:val="00CD067C"/>
    <w:rsid w:val="00CD1D7C"/>
    <w:rsid w:val="00CD4E48"/>
    <w:rsid w:val="00CD704E"/>
    <w:rsid w:val="00CE2576"/>
    <w:rsid w:val="00CE37B4"/>
    <w:rsid w:val="00CE4854"/>
    <w:rsid w:val="00CF2C8D"/>
    <w:rsid w:val="00CF2CFD"/>
    <w:rsid w:val="00CF4EF4"/>
    <w:rsid w:val="00D0058B"/>
    <w:rsid w:val="00D00AD1"/>
    <w:rsid w:val="00D10231"/>
    <w:rsid w:val="00D12DDC"/>
    <w:rsid w:val="00D14394"/>
    <w:rsid w:val="00D1741C"/>
    <w:rsid w:val="00D21B52"/>
    <w:rsid w:val="00D22EC4"/>
    <w:rsid w:val="00D238E6"/>
    <w:rsid w:val="00D23DEA"/>
    <w:rsid w:val="00D307F6"/>
    <w:rsid w:val="00D30E40"/>
    <w:rsid w:val="00D34813"/>
    <w:rsid w:val="00D3575E"/>
    <w:rsid w:val="00D35AE2"/>
    <w:rsid w:val="00D35BFC"/>
    <w:rsid w:val="00D35FA8"/>
    <w:rsid w:val="00D36246"/>
    <w:rsid w:val="00D40A6B"/>
    <w:rsid w:val="00D4224A"/>
    <w:rsid w:val="00D431A0"/>
    <w:rsid w:val="00D43EC5"/>
    <w:rsid w:val="00D441D8"/>
    <w:rsid w:val="00D4470E"/>
    <w:rsid w:val="00D4496D"/>
    <w:rsid w:val="00D51555"/>
    <w:rsid w:val="00D51C77"/>
    <w:rsid w:val="00D528AA"/>
    <w:rsid w:val="00D54E49"/>
    <w:rsid w:val="00D60BC2"/>
    <w:rsid w:val="00D627CA"/>
    <w:rsid w:val="00D6674E"/>
    <w:rsid w:val="00D7275D"/>
    <w:rsid w:val="00D7427C"/>
    <w:rsid w:val="00D745A3"/>
    <w:rsid w:val="00D80E7B"/>
    <w:rsid w:val="00D81183"/>
    <w:rsid w:val="00D814E7"/>
    <w:rsid w:val="00D877B2"/>
    <w:rsid w:val="00D90A59"/>
    <w:rsid w:val="00D91C58"/>
    <w:rsid w:val="00D932A1"/>
    <w:rsid w:val="00D96A2D"/>
    <w:rsid w:val="00D9773A"/>
    <w:rsid w:val="00D978CC"/>
    <w:rsid w:val="00D97E38"/>
    <w:rsid w:val="00DA3347"/>
    <w:rsid w:val="00DA5421"/>
    <w:rsid w:val="00DA5601"/>
    <w:rsid w:val="00DB02A4"/>
    <w:rsid w:val="00DB0FD0"/>
    <w:rsid w:val="00DB483E"/>
    <w:rsid w:val="00DB50D7"/>
    <w:rsid w:val="00DB6571"/>
    <w:rsid w:val="00DB7B40"/>
    <w:rsid w:val="00DC05FA"/>
    <w:rsid w:val="00DC1C1D"/>
    <w:rsid w:val="00DC24B6"/>
    <w:rsid w:val="00DC26C7"/>
    <w:rsid w:val="00DC35CD"/>
    <w:rsid w:val="00DC3CB7"/>
    <w:rsid w:val="00DC4A63"/>
    <w:rsid w:val="00DC7E6A"/>
    <w:rsid w:val="00DD15EB"/>
    <w:rsid w:val="00DD37D9"/>
    <w:rsid w:val="00DD6085"/>
    <w:rsid w:val="00DD7CC9"/>
    <w:rsid w:val="00DD7FFE"/>
    <w:rsid w:val="00DE191A"/>
    <w:rsid w:val="00DE483B"/>
    <w:rsid w:val="00DE6124"/>
    <w:rsid w:val="00DF2009"/>
    <w:rsid w:val="00DF56E9"/>
    <w:rsid w:val="00DF5E19"/>
    <w:rsid w:val="00DF796F"/>
    <w:rsid w:val="00E009EC"/>
    <w:rsid w:val="00E03E68"/>
    <w:rsid w:val="00E11729"/>
    <w:rsid w:val="00E119FB"/>
    <w:rsid w:val="00E128DD"/>
    <w:rsid w:val="00E137CB"/>
    <w:rsid w:val="00E14702"/>
    <w:rsid w:val="00E14978"/>
    <w:rsid w:val="00E17F31"/>
    <w:rsid w:val="00E20692"/>
    <w:rsid w:val="00E21BF3"/>
    <w:rsid w:val="00E21E1D"/>
    <w:rsid w:val="00E23BD7"/>
    <w:rsid w:val="00E23C38"/>
    <w:rsid w:val="00E302AE"/>
    <w:rsid w:val="00E33BB6"/>
    <w:rsid w:val="00E37C9E"/>
    <w:rsid w:val="00E420D6"/>
    <w:rsid w:val="00E43435"/>
    <w:rsid w:val="00E537DE"/>
    <w:rsid w:val="00E53CFC"/>
    <w:rsid w:val="00E57076"/>
    <w:rsid w:val="00E61437"/>
    <w:rsid w:val="00E62133"/>
    <w:rsid w:val="00E66111"/>
    <w:rsid w:val="00E662A5"/>
    <w:rsid w:val="00E703E6"/>
    <w:rsid w:val="00E70855"/>
    <w:rsid w:val="00E70F09"/>
    <w:rsid w:val="00E74018"/>
    <w:rsid w:val="00E82874"/>
    <w:rsid w:val="00E83FDF"/>
    <w:rsid w:val="00E84D11"/>
    <w:rsid w:val="00E862C5"/>
    <w:rsid w:val="00E8645F"/>
    <w:rsid w:val="00E90B94"/>
    <w:rsid w:val="00E90B95"/>
    <w:rsid w:val="00E92825"/>
    <w:rsid w:val="00E94AF2"/>
    <w:rsid w:val="00E95A97"/>
    <w:rsid w:val="00E969DD"/>
    <w:rsid w:val="00E97A7E"/>
    <w:rsid w:val="00EA1CEE"/>
    <w:rsid w:val="00EA4FE5"/>
    <w:rsid w:val="00EA6C17"/>
    <w:rsid w:val="00EA7ADC"/>
    <w:rsid w:val="00EB1518"/>
    <w:rsid w:val="00EB3236"/>
    <w:rsid w:val="00EB33BF"/>
    <w:rsid w:val="00EB45C6"/>
    <w:rsid w:val="00EB67DB"/>
    <w:rsid w:val="00EB7D78"/>
    <w:rsid w:val="00EC429B"/>
    <w:rsid w:val="00EC5160"/>
    <w:rsid w:val="00EC6619"/>
    <w:rsid w:val="00ED163B"/>
    <w:rsid w:val="00ED7715"/>
    <w:rsid w:val="00EE0E44"/>
    <w:rsid w:val="00EE1342"/>
    <w:rsid w:val="00EE1BA2"/>
    <w:rsid w:val="00EE24F9"/>
    <w:rsid w:val="00EE2F04"/>
    <w:rsid w:val="00EE42DD"/>
    <w:rsid w:val="00EE4422"/>
    <w:rsid w:val="00EE5C08"/>
    <w:rsid w:val="00EE5DF4"/>
    <w:rsid w:val="00EE6693"/>
    <w:rsid w:val="00EF0079"/>
    <w:rsid w:val="00EF28E2"/>
    <w:rsid w:val="00EF34FF"/>
    <w:rsid w:val="00EF473B"/>
    <w:rsid w:val="00EF7807"/>
    <w:rsid w:val="00F03D5F"/>
    <w:rsid w:val="00F04572"/>
    <w:rsid w:val="00F05BF2"/>
    <w:rsid w:val="00F07210"/>
    <w:rsid w:val="00F077B1"/>
    <w:rsid w:val="00F079E5"/>
    <w:rsid w:val="00F10A92"/>
    <w:rsid w:val="00F14F0D"/>
    <w:rsid w:val="00F15AF1"/>
    <w:rsid w:val="00F16101"/>
    <w:rsid w:val="00F16AA8"/>
    <w:rsid w:val="00F171BA"/>
    <w:rsid w:val="00F212D4"/>
    <w:rsid w:val="00F215E4"/>
    <w:rsid w:val="00F22692"/>
    <w:rsid w:val="00F25E13"/>
    <w:rsid w:val="00F26D94"/>
    <w:rsid w:val="00F30AFB"/>
    <w:rsid w:val="00F32407"/>
    <w:rsid w:val="00F329D2"/>
    <w:rsid w:val="00F32BAB"/>
    <w:rsid w:val="00F34736"/>
    <w:rsid w:val="00F35E3C"/>
    <w:rsid w:val="00F375E8"/>
    <w:rsid w:val="00F42DC0"/>
    <w:rsid w:val="00F45D42"/>
    <w:rsid w:val="00F46ACA"/>
    <w:rsid w:val="00F5161F"/>
    <w:rsid w:val="00F53389"/>
    <w:rsid w:val="00F56740"/>
    <w:rsid w:val="00F64288"/>
    <w:rsid w:val="00F6652D"/>
    <w:rsid w:val="00F6744A"/>
    <w:rsid w:val="00F70134"/>
    <w:rsid w:val="00F708F1"/>
    <w:rsid w:val="00F71D3F"/>
    <w:rsid w:val="00F72210"/>
    <w:rsid w:val="00F72411"/>
    <w:rsid w:val="00F745B9"/>
    <w:rsid w:val="00F751A5"/>
    <w:rsid w:val="00F75715"/>
    <w:rsid w:val="00F82B2C"/>
    <w:rsid w:val="00F82E6E"/>
    <w:rsid w:val="00F83508"/>
    <w:rsid w:val="00F837AF"/>
    <w:rsid w:val="00F83B03"/>
    <w:rsid w:val="00F85ABB"/>
    <w:rsid w:val="00F85F89"/>
    <w:rsid w:val="00F90449"/>
    <w:rsid w:val="00F93620"/>
    <w:rsid w:val="00F95E96"/>
    <w:rsid w:val="00FA4C5A"/>
    <w:rsid w:val="00FA6C04"/>
    <w:rsid w:val="00FB25C4"/>
    <w:rsid w:val="00FB4332"/>
    <w:rsid w:val="00FB47C9"/>
    <w:rsid w:val="00FB74F3"/>
    <w:rsid w:val="00FB7A1F"/>
    <w:rsid w:val="00FC003C"/>
    <w:rsid w:val="00FC0727"/>
    <w:rsid w:val="00FC1DFC"/>
    <w:rsid w:val="00FC472A"/>
    <w:rsid w:val="00FC6DA4"/>
    <w:rsid w:val="00FD10C7"/>
    <w:rsid w:val="00FD20AA"/>
    <w:rsid w:val="00FD2E8C"/>
    <w:rsid w:val="00FE2CCF"/>
    <w:rsid w:val="00FE61A2"/>
    <w:rsid w:val="00FE6BDD"/>
    <w:rsid w:val="00FF31D2"/>
    <w:rsid w:val="00FF45E0"/>
    <w:rsid w:val="00FF4B37"/>
    <w:rsid w:val="00FF6A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E59CD"/>
  <w15:docId w15:val="{4A4ABBBB-2E67-48A7-9C54-2E5030F25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5A83"/>
    <w:rPr>
      <w:sz w:val="24"/>
      <w:szCs w:val="24"/>
    </w:rPr>
  </w:style>
  <w:style w:type="paragraph" w:styleId="Nagwek1">
    <w:name w:val="heading 1"/>
    <w:basedOn w:val="Normalny"/>
    <w:next w:val="Normalny"/>
    <w:qFormat/>
    <w:rsid w:val="00F751A5"/>
    <w:pPr>
      <w:keepNext/>
      <w:jc w:val="both"/>
      <w:outlineLvl w:val="0"/>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EF28E2"/>
    <w:rPr>
      <w:color w:val="0000FF"/>
      <w:u w:val="single"/>
    </w:rPr>
  </w:style>
  <w:style w:type="paragraph" w:customStyle="1" w:styleId="TxBrp7">
    <w:name w:val="TxBr_p7"/>
    <w:basedOn w:val="Normalny"/>
    <w:rsid w:val="00CB6D38"/>
    <w:pPr>
      <w:widowControl w:val="0"/>
      <w:tabs>
        <w:tab w:val="left" w:pos="204"/>
      </w:tabs>
      <w:autoSpaceDE w:val="0"/>
      <w:autoSpaceDN w:val="0"/>
      <w:adjustRightInd w:val="0"/>
      <w:spacing w:line="240" w:lineRule="atLeast"/>
      <w:jc w:val="both"/>
    </w:pPr>
    <w:rPr>
      <w:lang w:val="en-US"/>
    </w:rPr>
  </w:style>
  <w:style w:type="paragraph" w:customStyle="1" w:styleId="TxBrp8">
    <w:name w:val="TxBr_p8"/>
    <w:basedOn w:val="Normalny"/>
    <w:rsid w:val="00CB6D38"/>
    <w:pPr>
      <w:widowControl w:val="0"/>
      <w:tabs>
        <w:tab w:val="left" w:pos="788"/>
      </w:tabs>
      <w:autoSpaceDE w:val="0"/>
      <w:autoSpaceDN w:val="0"/>
      <w:adjustRightInd w:val="0"/>
      <w:spacing w:line="240" w:lineRule="atLeast"/>
      <w:ind w:left="358"/>
      <w:jc w:val="both"/>
    </w:pPr>
    <w:rPr>
      <w:lang w:val="en-US"/>
    </w:rPr>
  </w:style>
  <w:style w:type="paragraph" w:customStyle="1" w:styleId="TxBrp9">
    <w:name w:val="TxBr_p9"/>
    <w:basedOn w:val="Normalny"/>
    <w:rsid w:val="00CB6D38"/>
    <w:pPr>
      <w:widowControl w:val="0"/>
      <w:tabs>
        <w:tab w:val="left" w:pos="1508"/>
      </w:tabs>
      <w:autoSpaceDE w:val="0"/>
      <w:autoSpaceDN w:val="0"/>
      <w:adjustRightInd w:val="0"/>
      <w:spacing w:line="277" w:lineRule="atLeast"/>
      <w:ind w:left="788" w:firstLine="720"/>
      <w:jc w:val="both"/>
    </w:pPr>
    <w:rPr>
      <w:lang w:val="en-US"/>
    </w:rPr>
  </w:style>
  <w:style w:type="paragraph" w:styleId="NormalnyWeb">
    <w:name w:val="Normal (Web)"/>
    <w:basedOn w:val="Normalny"/>
    <w:rsid w:val="00797082"/>
    <w:pPr>
      <w:spacing w:before="240" w:after="240"/>
    </w:pPr>
  </w:style>
  <w:style w:type="table" w:styleId="Tabela-Siatka">
    <w:name w:val="Table Grid"/>
    <w:basedOn w:val="Standardowy"/>
    <w:uiPriority w:val="39"/>
    <w:rsid w:val="009C1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2010EA"/>
    <w:pPr>
      <w:ind w:left="708"/>
    </w:pPr>
  </w:style>
  <w:style w:type="paragraph" w:styleId="Tekstdymka">
    <w:name w:val="Balloon Text"/>
    <w:basedOn w:val="Normalny"/>
    <w:link w:val="TekstdymkaZnak"/>
    <w:uiPriority w:val="99"/>
    <w:semiHidden/>
    <w:unhideWhenUsed/>
    <w:rsid w:val="00755D48"/>
    <w:rPr>
      <w:rFonts w:ascii="Segoe UI" w:hAnsi="Segoe UI"/>
      <w:sz w:val="18"/>
      <w:szCs w:val="18"/>
    </w:rPr>
  </w:style>
  <w:style w:type="character" w:customStyle="1" w:styleId="TekstdymkaZnak">
    <w:name w:val="Tekst dymka Znak"/>
    <w:link w:val="Tekstdymka"/>
    <w:uiPriority w:val="99"/>
    <w:semiHidden/>
    <w:rsid w:val="00755D48"/>
    <w:rPr>
      <w:rFonts w:ascii="Segoe UI" w:hAnsi="Segoe UI" w:cs="Segoe UI"/>
      <w:sz w:val="18"/>
      <w:szCs w:val="18"/>
    </w:rPr>
  </w:style>
  <w:style w:type="paragraph" w:customStyle="1" w:styleId="Standard">
    <w:name w:val="Standard"/>
    <w:rsid w:val="002E3788"/>
    <w:pPr>
      <w:suppressAutoHyphens/>
      <w:autoSpaceDN w:val="0"/>
      <w:textAlignment w:val="baseline"/>
    </w:pPr>
    <w:rPr>
      <w:kern w:val="3"/>
      <w:sz w:val="24"/>
      <w:szCs w:val="24"/>
    </w:rPr>
  </w:style>
  <w:style w:type="character" w:styleId="Odwoaniedokomentarza">
    <w:name w:val="annotation reference"/>
    <w:basedOn w:val="Domylnaczcionkaakapitu"/>
    <w:uiPriority w:val="99"/>
    <w:semiHidden/>
    <w:unhideWhenUsed/>
    <w:rsid w:val="006D3A3F"/>
    <w:rPr>
      <w:sz w:val="16"/>
      <w:szCs w:val="16"/>
    </w:rPr>
  </w:style>
  <w:style w:type="paragraph" w:styleId="Tekstkomentarza">
    <w:name w:val="annotation text"/>
    <w:basedOn w:val="Normalny"/>
    <w:link w:val="TekstkomentarzaZnak"/>
    <w:uiPriority w:val="99"/>
    <w:semiHidden/>
    <w:unhideWhenUsed/>
    <w:rsid w:val="006D3A3F"/>
    <w:rPr>
      <w:sz w:val="20"/>
      <w:szCs w:val="20"/>
    </w:rPr>
  </w:style>
  <w:style w:type="character" w:customStyle="1" w:styleId="TekstkomentarzaZnak">
    <w:name w:val="Tekst komentarza Znak"/>
    <w:basedOn w:val="Domylnaczcionkaakapitu"/>
    <w:link w:val="Tekstkomentarza"/>
    <w:uiPriority w:val="99"/>
    <w:semiHidden/>
    <w:rsid w:val="006D3A3F"/>
  </w:style>
  <w:style w:type="paragraph" w:styleId="Tematkomentarza">
    <w:name w:val="annotation subject"/>
    <w:basedOn w:val="Tekstkomentarza"/>
    <w:next w:val="Tekstkomentarza"/>
    <w:link w:val="TematkomentarzaZnak"/>
    <w:uiPriority w:val="99"/>
    <w:semiHidden/>
    <w:unhideWhenUsed/>
    <w:rsid w:val="006D3A3F"/>
    <w:rPr>
      <w:b/>
      <w:bCs/>
    </w:rPr>
  </w:style>
  <w:style w:type="character" w:customStyle="1" w:styleId="TematkomentarzaZnak">
    <w:name w:val="Temat komentarza Znak"/>
    <w:basedOn w:val="TekstkomentarzaZnak"/>
    <w:link w:val="Tematkomentarza"/>
    <w:uiPriority w:val="99"/>
    <w:semiHidden/>
    <w:rsid w:val="006D3A3F"/>
    <w:rPr>
      <w:b/>
      <w:bCs/>
    </w:rPr>
  </w:style>
  <w:style w:type="paragraph" w:styleId="Nagwek">
    <w:name w:val="header"/>
    <w:basedOn w:val="Normalny"/>
    <w:link w:val="NagwekZnak"/>
    <w:uiPriority w:val="99"/>
    <w:unhideWhenUsed/>
    <w:rsid w:val="006D100B"/>
    <w:pPr>
      <w:tabs>
        <w:tab w:val="center" w:pos="4536"/>
        <w:tab w:val="right" w:pos="9072"/>
      </w:tabs>
    </w:pPr>
  </w:style>
  <w:style w:type="character" w:customStyle="1" w:styleId="NagwekZnak">
    <w:name w:val="Nagłówek Znak"/>
    <w:basedOn w:val="Domylnaczcionkaakapitu"/>
    <w:link w:val="Nagwek"/>
    <w:uiPriority w:val="99"/>
    <w:rsid w:val="006D100B"/>
    <w:rPr>
      <w:sz w:val="24"/>
      <w:szCs w:val="24"/>
    </w:rPr>
  </w:style>
  <w:style w:type="paragraph" w:styleId="Stopka">
    <w:name w:val="footer"/>
    <w:basedOn w:val="Normalny"/>
    <w:link w:val="StopkaZnak"/>
    <w:uiPriority w:val="99"/>
    <w:unhideWhenUsed/>
    <w:rsid w:val="006D100B"/>
    <w:pPr>
      <w:tabs>
        <w:tab w:val="center" w:pos="4536"/>
        <w:tab w:val="right" w:pos="9072"/>
      </w:tabs>
    </w:pPr>
  </w:style>
  <w:style w:type="character" w:customStyle="1" w:styleId="StopkaZnak">
    <w:name w:val="Stopka Znak"/>
    <w:basedOn w:val="Domylnaczcionkaakapitu"/>
    <w:link w:val="Stopka"/>
    <w:uiPriority w:val="99"/>
    <w:rsid w:val="006D100B"/>
    <w:rPr>
      <w:sz w:val="24"/>
      <w:szCs w:val="24"/>
    </w:rPr>
  </w:style>
  <w:style w:type="paragraph" w:styleId="Bezodstpw">
    <w:name w:val="No Spacing"/>
    <w:uiPriority w:val="99"/>
    <w:qFormat/>
    <w:rsid w:val="006250B3"/>
    <w:rPr>
      <w:sz w:val="24"/>
      <w:szCs w:val="24"/>
    </w:rPr>
  </w:style>
  <w:style w:type="paragraph" w:styleId="Poprawka">
    <w:name w:val="Revision"/>
    <w:hidden/>
    <w:uiPriority w:val="99"/>
    <w:semiHidden/>
    <w:rsid w:val="00E128DD"/>
    <w:rPr>
      <w:sz w:val="24"/>
      <w:szCs w:val="24"/>
    </w:rPr>
  </w:style>
  <w:style w:type="character" w:customStyle="1" w:styleId="Nierozpoznanawzmianka1">
    <w:name w:val="Nierozpoznana wzmianka1"/>
    <w:basedOn w:val="Domylnaczcionkaakapitu"/>
    <w:uiPriority w:val="99"/>
    <w:semiHidden/>
    <w:unhideWhenUsed/>
    <w:rsid w:val="00C67B22"/>
    <w:rPr>
      <w:color w:val="605E5C"/>
      <w:shd w:val="clear" w:color="auto" w:fill="E1DFDD"/>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6D78B8"/>
    <w:rPr>
      <w:sz w:val="24"/>
      <w:szCs w:val="24"/>
    </w:rPr>
  </w:style>
  <w:style w:type="paragraph" w:styleId="Tekstpodstawowy">
    <w:name w:val="Body Text"/>
    <w:basedOn w:val="Normalny"/>
    <w:link w:val="TekstpodstawowyZnak"/>
    <w:uiPriority w:val="99"/>
    <w:rsid w:val="00CA545B"/>
    <w:pPr>
      <w:spacing w:after="120" w:line="288" w:lineRule="auto"/>
      <w:jc w:val="both"/>
    </w:pPr>
    <w:rPr>
      <w:rFonts w:ascii="Arial" w:hAnsi="Arial" w:cs="Arial"/>
      <w:sz w:val="22"/>
      <w:szCs w:val="20"/>
      <w:lang w:eastAsia="en-US"/>
    </w:rPr>
  </w:style>
  <w:style w:type="character" w:customStyle="1" w:styleId="TekstpodstawowyZnak">
    <w:name w:val="Tekst podstawowy Znak"/>
    <w:basedOn w:val="Domylnaczcionkaakapitu"/>
    <w:link w:val="Tekstpodstawowy"/>
    <w:uiPriority w:val="99"/>
    <w:rsid w:val="00CA545B"/>
    <w:rPr>
      <w:rFonts w:ascii="Arial" w:hAnsi="Arial" w:cs="Arial"/>
      <w:sz w:val="22"/>
      <w:lang w:eastAsia="en-US"/>
    </w:rPr>
  </w:style>
  <w:style w:type="paragraph" w:customStyle="1" w:styleId="EDFNagwek1">
    <w:name w:val="EDF Nagłówek 1"/>
    <w:next w:val="Normalny"/>
    <w:qFormat/>
    <w:rsid w:val="00916F9E"/>
    <w:pPr>
      <w:numPr>
        <w:numId w:val="18"/>
      </w:numPr>
      <w:tabs>
        <w:tab w:val="clear" w:pos="705"/>
      </w:tabs>
      <w:spacing w:before="180" w:after="120" w:line="259" w:lineRule="auto"/>
      <w:ind w:left="435" w:hanging="435"/>
      <w:jc w:val="both"/>
    </w:pPr>
    <w:rPr>
      <w:rFonts w:ascii="Arial" w:eastAsiaTheme="minorHAnsi" w:hAnsi="Arial" w:cstheme="minorBidi"/>
      <w:b/>
      <w:sz w:val="24"/>
      <w:szCs w:val="22"/>
      <w:lang w:eastAsia="en-US"/>
    </w:rPr>
  </w:style>
  <w:style w:type="paragraph" w:customStyle="1" w:styleId="EDFNagwek2">
    <w:name w:val="EDF Nagłówek 2"/>
    <w:link w:val="EDFNagwek2Znak"/>
    <w:qFormat/>
    <w:rsid w:val="00916F9E"/>
    <w:pPr>
      <w:numPr>
        <w:ilvl w:val="1"/>
        <w:numId w:val="18"/>
      </w:numPr>
      <w:spacing w:after="80"/>
      <w:jc w:val="both"/>
    </w:pPr>
    <w:rPr>
      <w:rFonts w:ascii="Arial" w:eastAsiaTheme="minorHAnsi" w:hAnsi="Arial" w:cstheme="minorBidi"/>
      <w:sz w:val="22"/>
      <w:szCs w:val="22"/>
      <w:lang w:eastAsia="en-US"/>
    </w:rPr>
  </w:style>
  <w:style w:type="paragraph" w:customStyle="1" w:styleId="EDFPunktor1">
    <w:name w:val="EDF Punktor 1"/>
    <w:next w:val="Normalny"/>
    <w:link w:val="EDFPunktor1Znak"/>
    <w:qFormat/>
    <w:rsid w:val="00916F9E"/>
    <w:pPr>
      <w:numPr>
        <w:ilvl w:val="2"/>
        <w:numId w:val="18"/>
      </w:numPr>
      <w:spacing w:after="40" w:line="259" w:lineRule="auto"/>
      <w:jc w:val="both"/>
    </w:pPr>
    <w:rPr>
      <w:rFonts w:ascii="Arial" w:eastAsiaTheme="minorHAnsi" w:hAnsi="Arial" w:cstheme="minorBidi"/>
      <w:sz w:val="22"/>
      <w:szCs w:val="22"/>
      <w:lang w:eastAsia="en-US"/>
    </w:rPr>
  </w:style>
  <w:style w:type="paragraph" w:customStyle="1" w:styleId="EDFPunktor2">
    <w:name w:val="EDF Punktor 2"/>
    <w:link w:val="EDFPunktor2Znak"/>
    <w:qFormat/>
    <w:rsid w:val="00916F9E"/>
    <w:pPr>
      <w:numPr>
        <w:ilvl w:val="3"/>
        <w:numId w:val="18"/>
      </w:numPr>
      <w:spacing w:after="60"/>
      <w:jc w:val="both"/>
    </w:pPr>
    <w:rPr>
      <w:rFonts w:ascii="Arial" w:eastAsiaTheme="minorHAnsi" w:hAnsi="Arial" w:cstheme="minorBidi"/>
      <w:sz w:val="22"/>
      <w:szCs w:val="22"/>
      <w:lang w:eastAsia="en-US"/>
    </w:rPr>
  </w:style>
  <w:style w:type="character" w:customStyle="1" w:styleId="EDFNagwek2Znak">
    <w:name w:val="EDF Nagłówek 2 Znak"/>
    <w:basedOn w:val="Domylnaczcionkaakapitu"/>
    <w:link w:val="EDFNagwek2"/>
    <w:rsid w:val="00916F9E"/>
    <w:rPr>
      <w:rFonts w:ascii="Arial" w:eastAsiaTheme="minorHAnsi" w:hAnsi="Arial" w:cstheme="minorBidi"/>
      <w:sz w:val="22"/>
      <w:szCs w:val="22"/>
      <w:lang w:eastAsia="en-US"/>
    </w:rPr>
  </w:style>
  <w:style w:type="paragraph" w:customStyle="1" w:styleId="EDFZaczniki1">
    <w:name w:val="EDF Załączniki 1"/>
    <w:next w:val="Normalny"/>
    <w:qFormat/>
    <w:rsid w:val="00916F9E"/>
    <w:pPr>
      <w:numPr>
        <w:ilvl w:val="4"/>
        <w:numId w:val="18"/>
      </w:numPr>
      <w:spacing w:after="160" w:line="259" w:lineRule="auto"/>
      <w:ind w:left="2780"/>
      <w:jc w:val="right"/>
    </w:pPr>
    <w:rPr>
      <w:rFonts w:ascii="Arial" w:eastAsiaTheme="minorHAnsi" w:hAnsi="Arial" w:cstheme="minorBidi"/>
      <w:i/>
      <w:sz w:val="18"/>
      <w:szCs w:val="22"/>
      <w:lang w:eastAsia="en-US"/>
    </w:rPr>
  </w:style>
  <w:style w:type="paragraph" w:customStyle="1" w:styleId="EDFZaczniki2">
    <w:name w:val="EDF Załączniki 2"/>
    <w:next w:val="Normalny"/>
    <w:qFormat/>
    <w:rsid w:val="00916F9E"/>
    <w:pPr>
      <w:numPr>
        <w:ilvl w:val="5"/>
        <w:numId w:val="18"/>
      </w:numPr>
      <w:spacing w:after="160" w:line="259" w:lineRule="auto"/>
      <w:ind w:left="3205"/>
      <w:jc w:val="right"/>
    </w:pPr>
    <w:rPr>
      <w:rFonts w:ascii="Arial" w:eastAsiaTheme="minorHAnsi" w:hAnsi="Arial" w:cstheme="minorBidi"/>
      <w:i/>
      <w:sz w:val="18"/>
      <w:szCs w:val="22"/>
      <w:lang w:eastAsia="en-US"/>
    </w:rPr>
  </w:style>
  <w:style w:type="character" w:customStyle="1" w:styleId="EDFPunktor1Znak">
    <w:name w:val="EDF Punktor 1 Znak"/>
    <w:basedOn w:val="EDFNagwek2Znak"/>
    <w:link w:val="EDFPunktor1"/>
    <w:rsid w:val="00917F45"/>
    <w:rPr>
      <w:rFonts w:ascii="Arial" w:eastAsiaTheme="minorHAnsi" w:hAnsi="Arial" w:cstheme="minorBidi"/>
      <w:sz w:val="22"/>
      <w:szCs w:val="22"/>
      <w:lang w:eastAsia="en-US"/>
    </w:rPr>
  </w:style>
  <w:style w:type="character" w:customStyle="1" w:styleId="EDFPunktor2Znak">
    <w:name w:val="EDF Punktor 2 Znak"/>
    <w:basedOn w:val="Domylnaczcionkaakapitu"/>
    <w:link w:val="EDFPunktor2"/>
    <w:rsid w:val="00917F45"/>
    <w:rPr>
      <w:rFonts w:ascii="Arial" w:eastAsiaTheme="minorHAnsi" w:hAnsi="Arial" w:cstheme="minorBidi"/>
      <w:sz w:val="22"/>
      <w:szCs w:val="22"/>
      <w:lang w:eastAsia="en-US"/>
    </w:rPr>
  </w:style>
  <w:style w:type="paragraph" w:styleId="Spistreci1">
    <w:name w:val="toc 1"/>
    <w:basedOn w:val="Normalny"/>
    <w:next w:val="Normalny"/>
    <w:autoRedefine/>
    <w:uiPriority w:val="39"/>
    <w:unhideWhenUsed/>
    <w:rsid w:val="00160614"/>
    <w:pPr>
      <w:spacing w:after="100" w:line="264" w:lineRule="auto"/>
    </w:pPr>
    <w:rPr>
      <w:rFonts w:asciiTheme="minorHAnsi" w:eastAsiaTheme="minorHAnsi" w:hAnsiTheme="minorHAnsi" w:cstheme="minorBidi"/>
      <w:sz w:val="22"/>
      <w:szCs w:val="22"/>
      <w:lang w:eastAsia="en-US"/>
    </w:rPr>
  </w:style>
  <w:style w:type="paragraph" w:customStyle="1" w:styleId="Tekstprzypisudolnego1">
    <w:name w:val="Tekst przypisu dolnego1"/>
    <w:basedOn w:val="Normalny"/>
    <w:next w:val="Tekstprzypisudolnego"/>
    <w:link w:val="TekstprzypisudolnegoZnak"/>
    <w:unhideWhenUsed/>
    <w:rsid w:val="00A43A7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1"/>
    <w:rsid w:val="00A43A7E"/>
    <w:rPr>
      <w:rFonts w:asciiTheme="minorHAnsi" w:eastAsiaTheme="minorHAnsi" w:hAnsiTheme="minorHAnsi" w:cstheme="minorBidi"/>
      <w:lang w:eastAsia="en-US"/>
    </w:rPr>
  </w:style>
  <w:style w:type="character" w:styleId="Odwoanieprzypisudolnego">
    <w:name w:val="footnote reference"/>
    <w:basedOn w:val="Domylnaczcionkaakapitu"/>
    <w:unhideWhenUsed/>
    <w:rsid w:val="00A43A7E"/>
    <w:rPr>
      <w:vertAlign w:val="superscript"/>
    </w:rPr>
  </w:style>
  <w:style w:type="paragraph" w:styleId="Tekstprzypisudolnego">
    <w:name w:val="footnote text"/>
    <w:basedOn w:val="Normalny"/>
    <w:link w:val="TekstprzypisudolnegoZnak1"/>
    <w:unhideWhenUsed/>
    <w:rsid w:val="00A43A7E"/>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link w:val="Tekstprzypisudolnego"/>
    <w:rsid w:val="00A43A7E"/>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66255">
      <w:bodyDiv w:val="1"/>
      <w:marLeft w:val="0"/>
      <w:marRight w:val="0"/>
      <w:marTop w:val="0"/>
      <w:marBottom w:val="0"/>
      <w:divBdr>
        <w:top w:val="none" w:sz="0" w:space="0" w:color="auto"/>
        <w:left w:val="none" w:sz="0" w:space="0" w:color="auto"/>
        <w:bottom w:val="none" w:sz="0" w:space="0" w:color="auto"/>
        <w:right w:val="none" w:sz="0" w:space="0" w:color="auto"/>
      </w:divBdr>
      <w:divsChild>
        <w:div w:id="564529099">
          <w:marLeft w:val="0"/>
          <w:marRight w:val="0"/>
          <w:marTop w:val="0"/>
          <w:marBottom w:val="0"/>
          <w:divBdr>
            <w:top w:val="none" w:sz="0" w:space="0" w:color="auto"/>
            <w:left w:val="none" w:sz="0" w:space="0" w:color="auto"/>
            <w:bottom w:val="none" w:sz="0" w:space="0" w:color="auto"/>
            <w:right w:val="none" w:sz="0" w:space="0" w:color="auto"/>
          </w:divBdr>
          <w:divsChild>
            <w:div w:id="1706564427">
              <w:marLeft w:val="0"/>
              <w:marRight w:val="0"/>
              <w:marTop w:val="0"/>
              <w:marBottom w:val="450"/>
              <w:divBdr>
                <w:top w:val="none" w:sz="0" w:space="0" w:color="auto"/>
                <w:left w:val="none" w:sz="0" w:space="0" w:color="auto"/>
                <w:bottom w:val="none" w:sz="0" w:space="0" w:color="auto"/>
                <w:right w:val="none" w:sz="0" w:space="0" w:color="auto"/>
              </w:divBdr>
              <w:divsChild>
                <w:div w:id="228736611">
                  <w:marLeft w:val="0"/>
                  <w:marRight w:val="0"/>
                  <w:marTop w:val="0"/>
                  <w:marBottom w:val="450"/>
                  <w:divBdr>
                    <w:top w:val="none" w:sz="0" w:space="0" w:color="auto"/>
                    <w:left w:val="none" w:sz="0" w:space="0" w:color="auto"/>
                    <w:bottom w:val="none" w:sz="0" w:space="0" w:color="auto"/>
                    <w:right w:val="none" w:sz="0" w:space="0" w:color="auto"/>
                  </w:divBdr>
                  <w:divsChild>
                    <w:div w:id="1978141327">
                      <w:marLeft w:val="0"/>
                      <w:marRight w:val="0"/>
                      <w:marTop w:val="0"/>
                      <w:marBottom w:val="0"/>
                      <w:divBdr>
                        <w:top w:val="none" w:sz="0" w:space="0" w:color="auto"/>
                        <w:left w:val="none" w:sz="0" w:space="0" w:color="auto"/>
                        <w:bottom w:val="none" w:sz="0" w:space="0" w:color="auto"/>
                        <w:right w:val="none" w:sz="0" w:space="0" w:color="auto"/>
                      </w:divBdr>
                      <w:divsChild>
                        <w:div w:id="1968077989">
                          <w:marLeft w:val="0"/>
                          <w:marRight w:val="0"/>
                          <w:marTop w:val="0"/>
                          <w:marBottom w:val="0"/>
                          <w:divBdr>
                            <w:top w:val="none" w:sz="0" w:space="0" w:color="auto"/>
                            <w:left w:val="none" w:sz="0" w:space="0" w:color="auto"/>
                            <w:bottom w:val="none" w:sz="0" w:space="0" w:color="auto"/>
                            <w:right w:val="none" w:sz="0" w:space="0" w:color="auto"/>
                          </w:divBdr>
                          <w:divsChild>
                            <w:div w:id="735129062">
                              <w:marLeft w:val="0"/>
                              <w:marRight w:val="0"/>
                              <w:marTop w:val="0"/>
                              <w:marBottom w:val="0"/>
                              <w:divBdr>
                                <w:top w:val="none" w:sz="0" w:space="0" w:color="auto"/>
                                <w:left w:val="none" w:sz="0" w:space="0" w:color="auto"/>
                                <w:bottom w:val="none" w:sz="0" w:space="0" w:color="auto"/>
                                <w:right w:val="none" w:sz="0" w:space="0" w:color="auto"/>
                              </w:divBdr>
                              <w:divsChild>
                                <w:div w:id="192205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589620">
      <w:bodyDiv w:val="1"/>
      <w:marLeft w:val="0"/>
      <w:marRight w:val="0"/>
      <w:marTop w:val="0"/>
      <w:marBottom w:val="0"/>
      <w:divBdr>
        <w:top w:val="none" w:sz="0" w:space="0" w:color="auto"/>
        <w:left w:val="none" w:sz="0" w:space="0" w:color="auto"/>
        <w:bottom w:val="none" w:sz="0" w:space="0" w:color="auto"/>
        <w:right w:val="none" w:sz="0" w:space="0" w:color="auto"/>
      </w:divBdr>
    </w:div>
    <w:div w:id="591086053">
      <w:bodyDiv w:val="1"/>
      <w:marLeft w:val="0"/>
      <w:marRight w:val="0"/>
      <w:marTop w:val="0"/>
      <w:marBottom w:val="0"/>
      <w:divBdr>
        <w:top w:val="none" w:sz="0" w:space="0" w:color="auto"/>
        <w:left w:val="none" w:sz="0" w:space="0" w:color="auto"/>
        <w:bottom w:val="none" w:sz="0" w:space="0" w:color="auto"/>
        <w:right w:val="none" w:sz="0" w:space="0" w:color="auto"/>
      </w:divBdr>
    </w:div>
    <w:div w:id="890725706">
      <w:bodyDiv w:val="1"/>
      <w:marLeft w:val="0"/>
      <w:marRight w:val="0"/>
      <w:marTop w:val="0"/>
      <w:marBottom w:val="0"/>
      <w:divBdr>
        <w:top w:val="none" w:sz="0" w:space="0" w:color="auto"/>
        <w:left w:val="none" w:sz="0" w:space="0" w:color="auto"/>
        <w:bottom w:val="none" w:sz="0" w:space="0" w:color="auto"/>
        <w:right w:val="none" w:sz="0" w:space="0" w:color="auto"/>
      </w:divBdr>
    </w:div>
    <w:div w:id="1560747475">
      <w:bodyDiv w:val="1"/>
      <w:marLeft w:val="0"/>
      <w:marRight w:val="0"/>
      <w:marTop w:val="0"/>
      <w:marBottom w:val="0"/>
      <w:divBdr>
        <w:top w:val="none" w:sz="0" w:space="0" w:color="auto"/>
        <w:left w:val="none" w:sz="0" w:space="0" w:color="auto"/>
        <w:bottom w:val="none" w:sz="0" w:space="0" w:color="auto"/>
        <w:right w:val="none" w:sz="0" w:space="0" w:color="auto"/>
      </w:divBdr>
      <w:divsChild>
        <w:div w:id="572668214">
          <w:marLeft w:val="0"/>
          <w:marRight w:val="0"/>
          <w:marTop w:val="0"/>
          <w:marBottom w:val="0"/>
          <w:divBdr>
            <w:top w:val="none" w:sz="0" w:space="0" w:color="auto"/>
            <w:left w:val="none" w:sz="0" w:space="0" w:color="auto"/>
            <w:bottom w:val="none" w:sz="0" w:space="0" w:color="auto"/>
            <w:right w:val="none" w:sz="0" w:space="0" w:color="auto"/>
          </w:divBdr>
        </w:div>
        <w:div w:id="1345588873">
          <w:marLeft w:val="0"/>
          <w:marRight w:val="0"/>
          <w:marTop w:val="0"/>
          <w:marBottom w:val="0"/>
          <w:divBdr>
            <w:top w:val="none" w:sz="0" w:space="0" w:color="auto"/>
            <w:left w:val="none" w:sz="0" w:space="0" w:color="auto"/>
            <w:bottom w:val="none" w:sz="0" w:space="0" w:color="auto"/>
            <w:right w:val="none" w:sz="0" w:space="0" w:color="auto"/>
          </w:divBdr>
        </w:div>
      </w:divsChild>
    </w:div>
    <w:div w:id="1601570346">
      <w:bodyDiv w:val="1"/>
      <w:marLeft w:val="0"/>
      <w:marRight w:val="0"/>
      <w:marTop w:val="0"/>
      <w:marBottom w:val="0"/>
      <w:divBdr>
        <w:top w:val="none" w:sz="0" w:space="0" w:color="auto"/>
        <w:left w:val="none" w:sz="0" w:space="0" w:color="auto"/>
        <w:bottom w:val="none" w:sz="0" w:space="0" w:color="auto"/>
        <w:right w:val="none" w:sz="0" w:space="0" w:color="auto"/>
      </w:divBdr>
      <w:divsChild>
        <w:div w:id="99574123">
          <w:marLeft w:val="0"/>
          <w:marRight w:val="0"/>
          <w:marTop w:val="0"/>
          <w:marBottom w:val="0"/>
          <w:divBdr>
            <w:top w:val="none" w:sz="0" w:space="0" w:color="auto"/>
            <w:left w:val="none" w:sz="0" w:space="0" w:color="auto"/>
            <w:bottom w:val="none" w:sz="0" w:space="0" w:color="auto"/>
            <w:right w:val="none" w:sz="0" w:space="0" w:color="auto"/>
          </w:divBdr>
        </w:div>
        <w:div w:id="847019143">
          <w:marLeft w:val="0"/>
          <w:marRight w:val="0"/>
          <w:marTop w:val="0"/>
          <w:marBottom w:val="0"/>
          <w:divBdr>
            <w:top w:val="none" w:sz="0" w:space="0" w:color="auto"/>
            <w:left w:val="none" w:sz="0" w:space="0" w:color="auto"/>
            <w:bottom w:val="none" w:sz="0" w:space="0" w:color="auto"/>
            <w:right w:val="none" w:sz="0" w:space="0" w:color="auto"/>
          </w:divBdr>
        </w:div>
        <w:div w:id="950358928">
          <w:marLeft w:val="0"/>
          <w:marRight w:val="0"/>
          <w:marTop w:val="0"/>
          <w:marBottom w:val="0"/>
          <w:divBdr>
            <w:top w:val="none" w:sz="0" w:space="0" w:color="auto"/>
            <w:left w:val="none" w:sz="0" w:space="0" w:color="auto"/>
            <w:bottom w:val="none" w:sz="0" w:space="0" w:color="auto"/>
            <w:right w:val="none" w:sz="0" w:space="0" w:color="auto"/>
          </w:divBdr>
        </w:div>
        <w:div w:id="1341852113">
          <w:marLeft w:val="0"/>
          <w:marRight w:val="0"/>
          <w:marTop w:val="0"/>
          <w:marBottom w:val="0"/>
          <w:divBdr>
            <w:top w:val="none" w:sz="0" w:space="0" w:color="auto"/>
            <w:left w:val="none" w:sz="0" w:space="0" w:color="auto"/>
            <w:bottom w:val="none" w:sz="0" w:space="0" w:color="auto"/>
            <w:right w:val="none" w:sz="0" w:space="0" w:color="auto"/>
          </w:divBdr>
        </w:div>
      </w:divsChild>
    </w:div>
    <w:div w:id="173769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owe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ower.pl/index.php/ochrona-danych-osobowy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ane%20aplikacji\Microsoft\Szablony\ZOWER%20listownik%20tymczasowy.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64D8E-4FBF-4416-88B3-3280F277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ZOWER listownik tymczasowy</Template>
  <TotalTime>1</TotalTime>
  <Pages>5</Pages>
  <Words>1414</Words>
  <Characters>8488</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ZOWER sp</vt:lpstr>
    </vt:vector>
  </TitlesOfParts>
  <Company>----</Company>
  <LinksUpToDate>false</LinksUpToDate>
  <CharactersWithSpaces>9883</CharactersWithSpaces>
  <SharedDoc>false</SharedDoc>
  <HLinks>
    <vt:vector size="18" baseType="variant">
      <vt:variant>
        <vt:i4>1179684</vt:i4>
      </vt:variant>
      <vt:variant>
        <vt:i4>6</vt:i4>
      </vt:variant>
      <vt:variant>
        <vt:i4>0</vt:i4>
      </vt:variant>
      <vt:variant>
        <vt:i4>5</vt:i4>
      </vt:variant>
      <vt:variant>
        <vt:lpwstr>mailto:zower@zower.pl</vt:lpwstr>
      </vt:variant>
      <vt:variant>
        <vt:lpwstr/>
      </vt:variant>
      <vt:variant>
        <vt:i4>6684789</vt:i4>
      </vt:variant>
      <vt:variant>
        <vt:i4>3</vt:i4>
      </vt:variant>
      <vt:variant>
        <vt:i4>0</vt:i4>
      </vt:variant>
      <vt:variant>
        <vt:i4>5</vt:i4>
      </vt:variant>
      <vt:variant>
        <vt:lpwstr>https://www.gkpge.pl/compliance</vt:lpwstr>
      </vt:variant>
      <vt:variant>
        <vt:lpwstr/>
      </vt:variant>
      <vt:variant>
        <vt:i4>7405626</vt:i4>
      </vt:variant>
      <vt:variant>
        <vt:i4>0</vt:i4>
      </vt:variant>
      <vt:variant>
        <vt:i4>0</vt:i4>
      </vt:variant>
      <vt:variant>
        <vt:i4>5</vt:i4>
      </vt:variant>
      <vt:variant>
        <vt:lpwstr>https://www.gkpge.pl/bip/przetargi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ZOWER sp</dc:title>
  <dc:creator>----</dc:creator>
  <cp:lastModifiedBy>Krzysztof Widz</cp:lastModifiedBy>
  <cp:revision>2</cp:revision>
  <cp:lastPrinted>2025-08-11T11:25:00Z</cp:lastPrinted>
  <dcterms:created xsi:type="dcterms:W3CDTF">2026-03-16T08:56:00Z</dcterms:created>
  <dcterms:modified xsi:type="dcterms:W3CDTF">2026-03-16T08:56:00Z</dcterms:modified>
</cp:coreProperties>
</file>